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E47A333"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100</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8359CD" w:rsidRPr="00E62804">
        <w:rPr>
          <w:rFonts w:ascii="Arial" w:eastAsia="MS Mincho" w:hAnsi="Arial" w:cs="Arial"/>
          <w:b/>
          <w:sz w:val="24"/>
          <w:szCs w:val="24"/>
          <w:lang w:eastAsia="ja-JP"/>
        </w:rPr>
        <w:t>2</w:t>
      </w:r>
      <w:r w:rsidR="0056582B">
        <w:rPr>
          <w:rFonts w:ascii="Arial" w:eastAsia="MS Mincho" w:hAnsi="Arial" w:cs="Arial"/>
          <w:b/>
          <w:sz w:val="24"/>
          <w:szCs w:val="24"/>
          <w:lang w:eastAsia="ja-JP"/>
        </w:rPr>
        <w:t>3</w:t>
      </w:r>
      <w:r w:rsidR="009B7BA3">
        <w:rPr>
          <w:rFonts w:ascii="Arial" w:eastAsia="MS Mincho" w:hAnsi="Arial" w:cs="Arial"/>
          <w:b/>
          <w:sz w:val="24"/>
          <w:szCs w:val="24"/>
          <w:lang w:eastAsia="ja-JP"/>
        </w:rPr>
        <w:t>348</w:t>
      </w:r>
    </w:p>
    <w:p w14:paraId="37928451" w14:textId="7CD46C1D" w:rsidR="008D05CF" w:rsidRPr="00E62804"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sidRPr="00E62804">
        <w:rPr>
          <w:rFonts w:ascii="Arial" w:eastAsia="MS Mincho" w:hAnsi="Arial" w:cs="Arial"/>
          <w:b/>
          <w:sz w:val="24"/>
          <w:szCs w:val="24"/>
          <w:lang w:eastAsia="ja-JP"/>
        </w:rPr>
        <w:t>Toulouse, France</w:t>
      </w:r>
      <w:r w:rsidR="00881287" w:rsidRPr="00E62804">
        <w:rPr>
          <w:rFonts w:ascii="Arial" w:eastAsia="MS Mincho" w:hAnsi="Arial" w:cs="Arial"/>
          <w:b/>
          <w:sz w:val="24"/>
          <w:szCs w:val="24"/>
          <w:lang w:eastAsia="ja-JP"/>
        </w:rPr>
        <w:t xml:space="preserve">, </w:t>
      </w:r>
      <w:r w:rsidRPr="00E62804">
        <w:rPr>
          <w:rFonts w:ascii="Arial" w:eastAsia="MS Mincho" w:hAnsi="Arial" w:cs="Arial"/>
          <w:b/>
          <w:sz w:val="24"/>
          <w:szCs w:val="24"/>
          <w:lang w:eastAsia="ja-JP"/>
        </w:rPr>
        <w:t>14</w:t>
      </w:r>
      <w:r w:rsidR="00881287" w:rsidRPr="00E62804">
        <w:rPr>
          <w:rFonts w:ascii="Arial" w:eastAsia="MS Mincho" w:hAnsi="Arial" w:cs="Arial"/>
          <w:b/>
          <w:sz w:val="24"/>
          <w:szCs w:val="24"/>
          <w:lang w:eastAsia="ja-JP"/>
        </w:rPr>
        <w:t xml:space="preserve"> – 1</w:t>
      </w:r>
      <w:r w:rsidRPr="00E62804">
        <w:rPr>
          <w:rFonts w:ascii="Arial" w:eastAsia="MS Mincho" w:hAnsi="Arial" w:cs="Arial"/>
          <w:b/>
          <w:sz w:val="24"/>
          <w:szCs w:val="24"/>
          <w:lang w:eastAsia="ja-JP"/>
        </w:rPr>
        <w:t>8</w:t>
      </w:r>
      <w:r w:rsidR="00881287" w:rsidRPr="00E62804">
        <w:rPr>
          <w:rFonts w:ascii="Arial" w:eastAsia="MS Mincho" w:hAnsi="Arial" w:cs="Arial"/>
          <w:b/>
          <w:sz w:val="24"/>
          <w:szCs w:val="24"/>
          <w:lang w:eastAsia="ja-JP"/>
        </w:rPr>
        <w:t xml:space="preserve"> </w:t>
      </w:r>
      <w:r w:rsidRPr="00E62804">
        <w:rPr>
          <w:rFonts w:ascii="Arial" w:eastAsia="MS Mincho" w:hAnsi="Arial" w:cs="Arial"/>
          <w:b/>
          <w:sz w:val="24"/>
          <w:szCs w:val="24"/>
          <w:lang w:eastAsia="ja-JP"/>
        </w:rPr>
        <w:t>Nove</w:t>
      </w:r>
      <w:r w:rsidR="00881287" w:rsidRPr="00E62804">
        <w:rPr>
          <w:rFonts w:ascii="Arial" w:eastAsia="MS Mincho" w:hAnsi="Arial" w:cs="Arial"/>
          <w:b/>
          <w:sz w:val="24"/>
          <w:szCs w:val="24"/>
          <w:lang w:eastAsia="ja-JP"/>
        </w:rPr>
        <w:t>mber 2022</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sidR="008359CD" w:rsidRPr="00E62804">
        <w:rPr>
          <w:rFonts w:ascii="Arial" w:eastAsia="MS Mincho" w:hAnsi="Arial" w:cs="Arial"/>
          <w:i/>
          <w:sz w:val="24"/>
          <w:szCs w:val="24"/>
          <w:lang w:eastAsia="ja-JP"/>
        </w:rPr>
        <w:t>2</w:t>
      </w:r>
      <w:r w:rsidR="009B7BA3">
        <w:rPr>
          <w:rFonts w:ascii="Arial" w:eastAsia="MS Mincho" w:hAnsi="Arial" w:cs="Arial"/>
          <w:i/>
          <w:sz w:val="24"/>
          <w:szCs w:val="24"/>
          <w:lang w:eastAsia="ja-JP"/>
        </w:rPr>
        <w:t>3159</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5A3EDE5C"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5A18F3" w:rsidRPr="00E62804">
        <w:rPr>
          <w:rFonts w:ascii="Arial" w:hAnsi="Arial" w:cs="Arial"/>
          <w:b/>
          <w:bCs/>
        </w:rPr>
        <w:t xml:space="preserve">Use case </w:t>
      </w:r>
      <w:bookmarkStart w:id="0" w:name="_Hlk117076144"/>
      <w:r w:rsidR="005A18F3" w:rsidRPr="00E62804">
        <w:rPr>
          <w:rFonts w:ascii="Arial" w:hAnsi="Arial" w:cs="Arial"/>
          <w:b/>
          <w:bCs/>
        </w:rPr>
        <w:t xml:space="preserve">on </w:t>
      </w:r>
      <w:r w:rsidR="00D633C6" w:rsidRPr="00E62804">
        <w:rPr>
          <w:rFonts w:ascii="Arial" w:hAnsi="Arial" w:cs="Arial"/>
          <w:b/>
          <w:bCs/>
        </w:rPr>
        <w:t>roaming</w:t>
      </w:r>
      <w:r w:rsidR="00B677DA" w:rsidRPr="00E62804">
        <w:rPr>
          <w:rFonts w:ascii="Arial" w:hAnsi="Arial" w:cs="Arial"/>
          <w:b/>
          <w:bCs/>
        </w:rPr>
        <w:t xml:space="preserve"> for </w:t>
      </w:r>
      <w:r w:rsidR="0053071E" w:rsidRPr="00E62804">
        <w:rPr>
          <w:rFonts w:ascii="Arial" w:hAnsi="Arial" w:cs="Arial"/>
          <w:b/>
          <w:bCs/>
        </w:rPr>
        <w:t>sensing</w:t>
      </w:r>
      <w:r w:rsidR="00B677DA" w:rsidRPr="00E62804">
        <w:rPr>
          <w:rFonts w:ascii="Arial" w:hAnsi="Arial" w:cs="Arial"/>
          <w:b/>
          <w:bCs/>
        </w:rPr>
        <w:t xml:space="preserve"> service</w:t>
      </w:r>
      <w:bookmarkEnd w:id="0"/>
      <w:r w:rsidR="0053071E" w:rsidRPr="00E62804">
        <w:rPr>
          <w:rFonts w:ascii="Arial" w:hAnsi="Arial" w:cs="Arial"/>
          <w:b/>
          <w:bCs/>
        </w:rPr>
        <w:t xml:space="preserve"> of sports monitoring</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20403DC6"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7.2</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6AC4771E"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This document provides a text proposal for the use of communication-assisted sports monitoring</w:t>
      </w:r>
      <w:r w:rsidR="006B34D6" w:rsidRPr="00E62804" w:rsidDel="006B34D6">
        <w:rPr>
          <w:rFonts w:ascii="Arial" w:eastAsia="Calibri" w:hAnsi="Arial" w:cs="Arial"/>
          <w:i/>
          <w:sz w:val="22"/>
          <w:szCs w:val="22"/>
        </w:rPr>
        <w:t xml:space="preserve"> </w:t>
      </w:r>
      <w:r w:rsidR="006B34D6" w:rsidRPr="00E62804">
        <w:rPr>
          <w:rFonts w:ascii="Arial" w:eastAsia="Calibri" w:hAnsi="Arial" w:cs="Arial"/>
          <w:i/>
          <w:sz w:val="22"/>
          <w:szCs w:val="22"/>
        </w:rPr>
        <w:t xml:space="preserve">when people is </w:t>
      </w:r>
      <w:r w:rsidR="00E62804">
        <w:rPr>
          <w:rFonts w:ascii="Arial" w:eastAsia="Calibri" w:hAnsi="Arial" w:cs="Arial"/>
          <w:i/>
          <w:sz w:val="22"/>
          <w:szCs w:val="22"/>
        </w:rPr>
        <w:t>traveling</w:t>
      </w:r>
      <w:r w:rsidR="006B34D6" w:rsidRPr="00E62804">
        <w:rPr>
          <w:rFonts w:ascii="Arial" w:eastAsia="Calibri" w:hAnsi="Arial" w:cs="Arial"/>
          <w:i/>
          <w:sz w:val="22"/>
          <w:szCs w:val="22"/>
        </w:rPr>
        <w:t xml:space="preserve"> in another country, i.e. roaming.</w:t>
      </w:r>
    </w:p>
    <w:p w14:paraId="28CC9352" w14:textId="77777777" w:rsidR="0009108F" w:rsidRPr="00E62804" w:rsidRDefault="0009108F" w:rsidP="0009108F">
      <w:pPr>
        <w:pStyle w:val="CRCoverPage"/>
        <w:rPr>
          <w:b/>
          <w:noProof/>
        </w:rPr>
      </w:pPr>
      <w:r w:rsidRPr="00E62804">
        <w:rPr>
          <w:b/>
          <w:noProof/>
        </w:rPr>
        <w:t>1. Introduction</w:t>
      </w:r>
    </w:p>
    <w:p w14:paraId="4B3C84EF" w14:textId="13B54C2D" w:rsidR="0009108F" w:rsidRPr="00E62804" w:rsidRDefault="006B34D6" w:rsidP="0009108F">
      <w:pPr>
        <w:rPr>
          <w:noProof/>
        </w:rPr>
      </w:pPr>
      <w:r w:rsidRPr="00E62804">
        <w:rPr>
          <w:noProof/>
        </w:rPr>
        <w:t>Introduce a use case of how to enable roaming regarding sensing service into the sensing TR.</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70EDD297" w14:textId="0E6DCF71" w:rsidR="0009108F" w:rsidRPr="00E62804" w:rsidRDefault="006B34D6" w:rsidP="0009108F">
      <w:pPr>
        <w:rPr>
          <w:noProof/>
          <w:lang w:val="en-US"/>
        </w:rPr>
      </w:pPr>
      <w:r w:rsidRPr="00E62804">
        <w:rPr>
          <w:noProof/>
          <w:lang w:val="en-US"/>
        </w:rPr>
        <w:t>Adding a use case with some functional requirements and KPIs to the TR.</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54D71E22"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v0.2.0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0874B02" w14:textId="77777777" w:rsidR="0053071E" w:rsidRPr="00E62804" w:rsidRDefault="0053071E" w:rsidP="0053071E">
      <w:pPr>
        <w:pStyle w:val="Heading1"/>
      </w:pPr>
      <w:bookmarkStart w:id="1" w:name="_Toc113213320"/>
      <w:r w:rsidRPr="00E62804">
        <w:t>2</w:t>
      </w:r>
      <w:r w:rsidRPr="00E62804">
        <w:tab/>
        <w:t>References</w:t>
      </w:r>
      <w:bookmarkEnd w:id="1"/>
    </w:p>
    <w:p w14:paraId="5D0E2D9E" w14:textId="707B1303" w:rsidR="0053071E" w:rsidRDefault="0053071E" w:rsidP="008C259F">
      <w:pPr>
        <w:pStyle w:val="EX"/>
        <w:rPr>
          <w:noProof/>
        </w:rPr>
      </w:pPr>
      <w:ins w:id="2" w:author="vivo" w:date="2022-10-20T15:31:00Z">
        <w:r w:rsidRPr="00E62804">
          <w:rPr>
            <w:noProof/>
          </w:rPr>
          <w:t>[x]</w:t>
        </w:r>
        <w:r w:rsidRPr="00E62804">
          <w:rPr>
            <w:noProof/>
          </w:rPr>
          <w:tab/>
        </w:r>
      </w:ins>
      <w:ins w:id="3" w:author="vivo" w:date="2022-10-26T15:25:00Z">
        <w:r w:rsidR="0040232B" w:rsidRPr="00E62804">
          <w:rPr>
            <w:noProof/>
          </w:rPr>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w:t>
        </w:r>
      </w:ins>
      <w:ins w:id="4" w:author="vivo" w:date="2022-10-26T15:26:00Z">
        <w:r w:rsidR="0040232B" w:rsidRPr="00E62804">
          <w:rPr>
            <w:noProof/>
          </w:rPr>
          <w:t>,</w:t>
        </w:r>
      </w:ins>
      <w:ins w:id="5" w:author="vivo" w:date="2022-10-26T15:25:00Z">
        <w:r w:rsidR="0040232B" w:rsidRPr="00E62804">
          <w:rPr>
            <w:noProof/>
          </w:rPr>
          <w:t xml:space="preserve"> IEEE, 2018: 530-537.</w:t>
        </w:r>
      </w:ins>
    </w:p>
    <w:p w14:paraId="4A7AAFD5" w14:textId="77777777" w:rsidR="00E761E1" w:rsidRPr="00E62804" w:rsidRDefault="00E761E1" w:rsidP="00E761E1"/>
    <w:p w14:paraId="5FB84A6E" w14:textId="77777777" w:rsidR="00E761E1" w:rsidRPr="00E62804" w:rsidRDefault="00E761E1" w:rsidP="00E761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 * Next Change * * * *</w:t>
      </w:r>
    </w:p>
    <w:p w14:paraId="3C0C45D0" w14:textId="77777777" w:rsidR="00E761E1" w:rsidRDefault="00E761E1" w:rsidP="00E761E1">
      <w:pPr>
        <w:pStyle w:val="Heading1"/>
      </w:pPr>
      <w:bookmarkStart w:id="6" w:name="_Toc113213321"/>
      <w:r>
        <w:t>3</w:t>
      </w:r>
      <w:r>
        <w:tab/>
        <w:t>Definitions of terms, symbols and abbreviations</w:t>
      </w:r>
      <w:bookmarkEnd w:id="6"/>
    </w:p>
    <w:p w14:paraId="3DDF0CF6" w14:textId="77777777" w:rsidR="00E761E1" w:rsidRDefault="00E761E1" w:rsidP="00E761E1">
      <w:pPr>
        <w:pStyle w:val="Heading2"/>
      </w:pPr>
      <w:bookmarkStart w:id="7" w:name="_Toc113213322"/>
      <w:r>
        <w:t>3.1</w:t>
      </w:r>
      <w:r>
        <w:tab/>
        <w:t>Terms</w:t>
      </w:r>
      <w:bookmarkEnd w:id="7"/>
    </w:p>
    <w:p w14:paraId="31010F63" w14:textId="77777777" w:rsidR="00E761E1" w:rsidRDefault="00E761E1" w:rsidP="00E761E1">
      <w:r>
        <w:t>For the purposes of the present document, the terms given in 3GPP TR 21.905 [1] and the following apply. A term defined in the present document takes precedence over the definition of the same term, if any, in 3GPP TR 21.905 [1].</w:t>
      </w:r>
    </w:p>
    <w:p w14:paraId="10B81086" w14:textId="77777777" w:rsidR="00E761E1" w:rsidRDefault="00E761E1" w:rsidP="00E761E1">
      <w:r>
        <w:rPr>
          <w:b/>
        </w:rPr>
        <w:t>sensing measurement data</w:t>
      </w:r>
      <w:r>
        <w:t xml:space="preserve">: data collected about radio/wireless signals impacted (e.g. reflected, refracted, diffracted) </w:t>
      </w:r>
      <w:r>
        <w:rPr>
          <w:lang w:val="en-US" w:eastAsia="zh-CN"/>
        </w:rPr>
        <w:t>by an object or environment of interest for sensing purposes</w:t>
      </w:r>
      <w:r>
        <w:t>.</w:t>
      </w:r>
    </w:p>
    <w:p w14:paraId="005EAA11" w14:textId="77777777" w:rsidR="00E761E1" w:rsidRDefault="00E761E1" w:rsidP="00E761E1">
      <w:r>
        <w:rPr>
          <w:b/>
          <w:bCs/>
        </w:rPr>
        <w:t>sensing measurement process</w:t>
      </w:r>
      <w:r>
        <w:t>: process of collecting sensing measurement data.</w:t>
      </w:r>
    </w:p>
    <w:p w14:paraId="4AAF094B" w14:textId="77777777" w:rsidR="00E761E1" w:rsidRDefault="00E761E1" w:rsidP="00E761E1">
      <w:pPr>
        <w:rPr>
          <w:lang w:val="en-US" w:eastAsia="zh-CN"/>
        </w:rPr>
      </w:pPr>
      <w:r>
        <w:rPr>
          <w:b/>
        </w:rPr>
        <w:lastRenderedPageBreak/>
        <w:t>sensing result</w:t>
      </w:r>
      <w:r>
        <w:t xml:space="preserve">: the </w:t>
      </w:r>
      <w:r>
        <w:rPr>
          <w:lang w:val="en-US" w:eastAsia="zh-CN"/>
        </w:rPr>
        <w:t>information derived from processing sensing measurement data.</w:t>
      </w:r>
    </w:p>
    <w:p w14:paraId="38046827" w14:textId="77777777" w:rsidR="00E761E1" w:rsidRDefault="00E761E1">
      <w:pPr>
        <w:pStyle w:val="NO"/>
        <w:pPrChange w:id="8" w:author="vivo" w:date="2022-11-04T16:08:00Z">
          <w:pPr>
            <w:pStyle w:val="EditorsNote"/>
          </w:pPr>
        </w:pPrChange>
      </w:pPr>
      <w:r>
        <w:rPr>
          <w:lang w:val="en-US" w:eastAsia="zh-CN"/>
        </w:rPr>
        <w:t xml:space="preserve">NOTE: </w:t>
      </w:r>
      <w:r>
        <w:t>Examples of sensing result are characteristics of an object or environment, etc.</w:t>
      </w:r>
    </w:p>
    <w:p w14:paraId="1C1C633B" w14:textId="77777777" w:rsidR="00E761E1" w:rsidRDefault="00E761E1" w:rsidP="00E761E1">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081797B8" w14:textId="77777777" w:rsidR="00E761E1" w:rsidRDefault="00E761E1" w:rsidP="00E761E1">
      <w:r>
        <w:rPr>
          <w:b/>
          <w:lang w:val="en-US" w:eastAsia="zh-CN"/>
        </w:rPr>
        <w:t>transparent sensing</w:t>
      </w:r>
      <w:r>
        <w:rPr>
          <w:lang w:val="en-US" w:eastAsia="zh-CN"/>
        </w:rPr>
        <w:t>: sensing measurements are communicated such that they can be discerned and interpreted by the 5GS, e.g. the data is communicated using a standard protocol to an interface defined by the 5GS.</w:t>
      </w:r>
    </w:p>
    <w:p w14:paraId="0C2413B0" w14:textId="77777777" w:rsidR="00E761E1" w:rsidRPr="008B7287" w:rsidRDefault="00E761E1" w:rsidP="00E761E1">
      <w:pPr>
        <w:rPr>
          <w:ins w:id="9" w:author="vivo" w:date="2022-11-04T11:15:00Z"/>
          <w:rFonts w:ascii="Arial" w:hAnsi="Arial" w:cs="Arial"/>
          <w:noProof/>
          <w:color w:val="0000FF"/>
          <w:sz w:val="28"/>
          <w:szCs w:val="28"/>
          <w:lang w:val="en-US"/>
        </w:rPr>
      </w:pPr>
      <w:ins w:id="10" w:author="vivo" w:date="2022-11-04T11:15:00Z">
        <w:r>
          <w:rPr>
            <w:b/>
            <w:bCs/>
          </w:rPr>
          <w:t>Motion</w:t>
        </w:r>
        <w:r w:rsidRPr="000010B2">
          <w:rPr>
            <w:b/>
            <w:bCs/>
          </w:rPr>
          <w:t xml:space="preserve"> </w:t>
        </w:r>
        <w:r>
          <w:rPr>
            <w:b/>
            <w:bCs/>
            <w:lang w:eastAsia="zh-CN"/>
          </w:rPr>
          <w:t>rate</w:t>
        </w:r>
        <w:r>
          <w:rPr>
            <w:b/>
            <w:bCs/>
          </w:rPr>
          <w:t xml:space="preserve"> </w:t>
        </w:r>
        <w:r w:rsidRPr="000010B2">
          <w:rPr>
            <w:b/>
            <w:bCs/>
          </w:rPr>
          <w:t>accuracy</w:t>
        </w:r>
        <w:r>
          <w:t>: describes the closeness of the measured magnitude of the target object’s vibration/rotation frequency caused by part(s) of the target object to the true magnitude of the target object’s vibration/rotation frequency.</w:t>
        </w:r>
      </w:ins>
    </w:p>
    <w:p w14:paraId="3C9551C0" w14:textId="77777777" w:rsidR="00E761E1" w:rsidRPr="00E761E1" w:rsidRDefault="00E761E1" w:rsidP="00E761E1">
      <w:pPr>
        <w:pStyle w:val="EX"/>
        <w:ind w:left="0" w:firstLine="0"/>
        <w:rPr>
          <w:noProof/>
          <w:lang w:val="en-US"/>
        </w:rPr>
      </w:pPr>
    </w:p>
    <w:p w14:paraId="76B7F745" w14:textId="3120A459" w:rsidR="0009108F" w:rsidRPr="00E62804" w:rsidRDefault="0009108F" w:rsidP="000F43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 * Next Change * * * *</w:t>
      </w:r>
    </w:p>
    <w:p w14:paraId="3DD7CAAE" w14:textId="77777777" w:rsidR="00F3628A" w:rsidRPr="00E62804" w:rsidRDefault="00F3628A" w:rsidP="00F3628A">
      <w:pPr>
        <w:pStyle w:val="Heading2"/>
        <w:rPr>
          <w:ins w:id="11" w:author="vivo" w:date="2022-11-03T20:21:00Z"/>
        </w:rPr>
      </w:pPr>
      <w:ins w:id="12" w:author="vivo" w:date="2022-11-03T20:21:00Z">
        <w:r w:rsidRPr="00E62804">
          <w:t>5.x</w:t>
        </w:r>
        <w:r w:rsidRPr="00E62804">
          <w:tab/>
          <w:t>Use case on roaming for sensing service of sports monitoring</w:t>
        </w:r>
      </w:ins>
    </w:p>
    <w:p w14:paraId="1A874383" w14:textId="77777777" w:rsidR="00F3628A" w:rsidRPr="00E62804" w:rsidRDefault="00F3628A" w:rsidP="00F3628A">
      <w:pPr>
        <w:pStyle w:val="Heading3"/>
        <w:rPr>
          <w:ins w:id="13" w:author="vivo" w:date="2022-11-03T20:21:00Z"/>
        </w:rPr>
      </w:pPr>
      <w:ins w:id="14" w:author="vivo" w:date="2022-11-03T20:21:00Z">
        <w:r w:rsidRPr="00E62804">
          <w:t>5.x.1</w:t>
        </w:r>
        <w:r w:rsidRPr="00E62804">
          <w:tab/>
          <w:t>Description</w:t>
        </w:r>
      </w:ins>
    </w:p>
    <w:p w14:paraId="5235CB4F" w14:textId="77777777" w:rsidR="00F3628A" w:rsidRPr="00E62804" w:rsidRDefault="00F3628A" w:rsidP="00F3628A">
      <w:pPr>
        <w:rPr>
          <w:ins w:id="15" w:author="vivo" w:date="2022-11-03T20:21:00Z"/>
          <w:lang w:val="en-US" w:eastAsia="zh-CN"/>
        </w:rPr>
      </w:pPr>
      <w:ins w:id="16" w:author="vivo" w:date="2022-11-03T20:21:00Z">
        <w:r w:rsidRPr="00E62804">
          <w:t>Sports monitoring application describes the case of a human being monitored when doing exercise via utilizing wireless signals instead of cameras, or wearable devices. With enhanced privacy preservation, wireless signals that propagated in the 5G system (e.g. between 5G UE and 5G UE, and between the radio access network and device) can be further reused and processed to retrieve the target sensing object</w:t>
        </w:r>
        <w:r w:rsidRPr="00E62804">
          <w:rPr>
            <w:lang w:val="en-US"/>
          </w:rPr>
          <w:t xml:space="preserve">’s characteristics [x]. In a sports monitoring situation, the target object is human and the target object’s characteristic is human body gesture. By comparing the detected body gesture with the correct body gesture when people are doing exercises like </w:t>
        </w:r>
        <w:r w:rsidRPr="00E62804">
          <w:rPr>
            <w:rFonts w:hint="eastAsia"/>
            <w:lang w:val="en-US" w:eastAsia="zh-CN"/>
          </w:rPr>
          <w:t>sit</w:t>
        </w:r>
        <w:r w:rsidRPr="00E62804">
          <w:rPr>
            <w:lang w:val="en-US"/>
          </w:rPr>
          <w:t>-ups, and push-ups</w:t>
        </w:r>
        <w:r w:rsidRPr="00E62804">
          <w:rPr>
            <w:lang w:val="en-US" w:eastAsia="zh-CN"/>
          </w:rPr>
          <w:t xml:space="preserve">, this sport monitoring application will give feedback, for example, </w:t>
        </w:r>
        <w:r w:rsidRPr="00E62804">
          <w:rPr>
            <w:rFonts w:hint="eastAsia"/>
            <w:lang w:val="en-US" w:eastAsia="zh-CN"/>
          </w:rPr>
          <w:t>it</w:t>
        </w:r>
        <w:r w:rsidRPr="00E62804">
          <w:rPr>
            <w:lang w:val="en-US" w:eastAsia="zh-CN"/>
          </w:rPr>
          <w:t xml:space="preserve"> can count the number of the exercise e.g. sit-ups, and calculate calories. </w:t>
        </w:r>
      </w:ins>
    </w:p>
    <w:p w14:paraId="74C583EA" w14:textId="77777777" w:rsidR="00F3628A" w:rsidRPr="00E62804" w:rsidRDefault="00F3628A" w:rsidP="00F3628A">
      <w:pPr>
        <w:pStyle w:val="Heading3"/>
        <w:rPr>
          <w:ins w:id="17" w:author="vivo" w:date="2022-11-03T20:21:00Z"/>
        </w:rPr>
      </w:pPr>
      <w:ins w:id="18" w:author="vivo" w:date="2022-11-03T20:21:00Z">
        <w:r w:rsidRPr="00E62804">
          <w:t>5.x.2</w:t>
        </w:r>
        <w:r w:rsidRPr="00E62804">
          <w:tab/>
          <w:t>Pre-conditions</w:t>
        </w:r>
      </w:ins>
    </w:p>
    <w:p w14:paraId="5862AFA0" w14:textId="77777777" w:rsidR="00F3628A" w:rsidRPr="00E62804" w:rsidRDefault="00F3628A" w:rsidP="00F3628A">
      <w:pPr>
        <w:rPr>
          <w:ins w:id="19" w:author="vivo" w:date="2022-11-03T20:21:00Z"/>
        </w:rPr>
      </w:pPr>
      <w:ins w:id="20" w:author="vivo" w:date="2022-11-03T20:21:00Z">
        <w:r>
          <w:t>The sports</w:t>
        </w:r>
        <w:r w:rsidRPr="00E62804">
          <w:t xml:space="preserve"> monitoring application provider has </w:t>
        </w:r>
        <w:r>
          <w:t xml:space="preserve">a </w:t>
        </w:r>
        <w:r w:rsidRPr="00E62804">
          <w:t>service agreement with mobile operator A in country X and mobile operator B in country Y.</w:t>
        </w:r>
      </w:ins>
    </w:p>
    <w:p w14:paraId="5CF884A2" w14:textId="77777777" w:rsidR="00F3628A" w:rsidRPr="00E62804" w:rsidRDefault="00F3628A" w:rsidP="00F3628A">
      <w:pPr>
        <w:rPr>
          <w:ins w:id="21" w:author="vivo" w:date="2022-11-03T20:21:00Z"/>
        </w:rPr>
      </w:pPr>
      <w:ins w:id="22" w:author="vivo" w:date="2022-11-03T20:21:00Z">
        <w:r w:rsidRPr="00E62804">
          <w:t>Mobile operator A in country X and Mobile operator B in country Y has roaming agreements.</w:t>
        </w:r>
      </w:ins>
    </w:p>
    <w:p w14:paraId="45053030" w14:textId="77777777" w:rsidR="00F3628A" w:rsidRPr="00E62804" w:rsidRDefault="00F3628A" w:rsidP="00F3628A">
      <w:pPr>
        <w:rPr>
          <w:ins w:id="23" w:author="vivo" w:date="2022-11-03T20:21:00Z"/>
        </w:rPr>
      </w:pPr>
      <w:ins w:id="24" w:author="vivo" w:date="2022-11-03T20:21:00Z">
        <w:r w:rsidRPr="00E62804">
          <w:t>Bob installs a sports monitoring application on his mobile phone and subscribes to the sensing service with mobile operator A.</w:t>
        </w:r>
      </w:ins>
    </w:p>
    <w:p w14:paraId="73168C82" w14:textId="77777777" w:rsidR="00F3628A" w:rsidRPr="00E62804" w:rsidRDefault="00F3628A" w:rsidP="00F3628A">
      <w:pPr>
        <w:pStyle w:val="Heading3"/>
        <w:ind w:left="0" w:firstLine="0"/>
        <w:rPr>
          <w:ins w:id="25" w:author="vivo" w:date="2022-11-03T20:21:00Z"/>
        </w:rPr>
      </w:pPr>
      <w:ins w:id="26" w:author="vivo" w:date="2022-11-03T20:21:00Z">
        <w:r w:rsidRPr="00E62804">
          <w:t>5.x.3</w:t>
        </w:r>
        <w:r w:rsidRPr="00E62804">
          <w:tab/>
          <w:t>Service Flows</w:t>
        </w:r>
      </w:ins>
    </w:p>
    <w:p w14:paraId="431946B8" w14:textId="77777777" w:rsidR="00F3628A" w:rsidRPr="00E62804" w:rsidRDefault="00F3628A" w:rsidP="00F3628A">
      <w:pPr>
        <w:pStyle w:val="B1"/>
        <w:rPr>
          <w:ins w:id="27" w:author="vivo" w:date="2022-11-03T20:21:00Z"/>
        </w:rPr>
      </w:pPr>
      <w:ins w:id="28" w:author="vivo" w:date="2022-11-03T20:21:00Z">
        <w:r w:rsidRPr="00E62804">
          <w:t xml:space="preserve">Step 1: Bob is a sports fan and </w:t>
        </w:r>
        <w:r>
          <w:t>does</w:t>
        </w:r>
        <w:r w:rsidRPr="00E62804">
          <w:t xml:space="preserve"> exercise </w:t>
        </w:r>
        <w:proofErr w:type="spellStart"/>
        <w:r w:rsidRPr="00E62804">
          <w:t>everyday</w:t>
        </w:r>
        <w:proofErr w:type="spellEnd"/>
        <w:r w:rsidRPr="00E62804">
          <w:t xml:space="preserve">. He travels to country Y and gets accommodation in hotel M, where mobile operator B’s sensing service is available. Bob triggers the application and selects his </w:t>
        </w:r>
        <w:proofErr w:type="spellStart"/>
        <w:r>
          <w:t>favorite</w:t>
        </w:r>
        <w:proofErr w:type="spellEnd"/>
        <w:r w:rsidRPr="00E62804">
          <w:t xml:space="preserve"> sport, </w:t>
        </w:r>
        <w:r>
          <w:t>sit-up</w:t>
        </w:r>
        <w:r w:rsidRPr="00E62804">
          <w:t>.</w:t>
        </w:r>
      </w:ins>
    </w:p>
    <w:p w14:paraId="3BBAE579" w14:textId="77777777" w:rsidR="00F3628A" w:rsidRPr="00E62804" w:rsidRDefault="00F3628A" w:rsidP="00F3628A">
      <w:pPr>
        <w:pStyle w:val="B1"/>
        <w:rPr>
          <w:ins w:id="29" w:author="vivo" w:date="2022-11-03T20:21:00Z"/>
        </w:rPr>
      </w:pPr>
      <w:ins w:id="30" w:author="vivo" w:date="2022-11-03T20:21:00Z">
        <w:r w:rsidRPr="00E62804">
          <w:t>Step 2: The sensing request is received by Mobile operator B and Mobile operator B then authenticates whether the sensing request can be satisfied, e.g. by verifying the sensing system availability (infrastructure, sensing modalities), the roaming agreement with Bob’s home mobile operator A in country X, the identity of Bob and etc.</w:t>
        </w:r>
      </w:ins>
    </w:p>
    <w:p w14:paraId="0C022AA0" w14:textId="77777777" w:rsidR="00F3628A" w:rsidRPr="00E62804" w:rsidRDefault="00F3628A" w:rsidP="00F3628A">
      <w:pPr>
        <w:pStyle w:val="B1"/>
        <w:rPr>
          <w:ins w:id="31" w:author="vivo" w:date="2022-11-03T20:21:00Z"/>
        </w:rPr>
      </w:pPr>
      <w:ins w:id="32" w:author="vivo" w:date="2022-11-03T20:21:00Z">
        <w:r w:rsidRPr="00E62804">
          <w:t>Step 3: if the authentication succeeds, mobile operator B authorizes and provides such 5G sensing service to Bob with required performance targets and requirements and Bob pays for the sensing service to mobile operator B.</w:t>
        </w:r>
      </w:ins>
    </w:p>
    <w:p w14:paraId="4A2A0388" w14:textId="77777777" w:rsidR="00F3628A" w:rsidRPr="00E62804" w:rsidRDefault="00F3628A" w:rsidP="00F3628A">
      <w:pPr>
        <w:pStyle w:val="B2"/>
        <w:numPr>
          <w:ilvl w:val="0"/>
          <w:numId w:val="6"/>
        </w:numPr>
        <w:rPr>
          <w:ins w:id="33" w:author="vivo" w:date="2022-11-03T20:21:00Z"/>
        </w:rPr>
      </w:pPr>
      <w:ins w:id="34" w:author="vivo" w:date="2022-11-03T20:21:00Z">
        <w:r w:rsidRPr="00E62804">
          <w:t>Executes sensing measurement process (e.g. micro doppler shift) with the sensing entities (e.g. RAN entities and the roaming UE, or CPE and the roaming UE) to obtain sensing measurement data</w:t>
        </w:r>
      </w:ins>
    </w:p>
    <w:p w14:paraId="48D65637" w14:textId="77777777" w:rsidR="00F3628A" w:rsidRPr="00E62804" w:rsidRDefault="00F3628A" w:rsidP="00F3628A">
      <w:pPr>
        <w:pStyle w:val="B2"/>
        <w:numPr>
          <w:ilvl w:val="0"/>
          <w:numId w:val="6"/>
        </w:numPr>
        <w:rPr>
          <w:ins w:id="35" w:author="vivo" w:date="2022-11-03T20:21:00Z"/>
        </w:rPr>
      </w:pPr>
      <w:ins w:id="36" w:author="vivo" w:date="2022-11-03T20:21:00Z">
        <w:r w:rsidRPr="00E62804">
          <w:t xml:space="preserve">Processes the sensing measurement data to derive sensing </w:t>
        </w:r>
        <w:r>
          <w:t>result</w:t>
        </w:r>
        <w:r w:rsidRPr="00E62804">
          <w:t xml:space="preserve"> and expose it to the application server.</w:t>
        </w:r>
      </w:ins>
    </w:p>
    <w:p w14:paraId="61B665B4" w14:textId="77777777" w:rsidR="00F3628A" w:rsidRPr="00E62804" w:rsidRDefault="00F3628A" w:rsidP="00F3628A">
      <w:pPr>
        <w:pStyle w:val="B1"/>
        <w:rPr>
          <w:ins w:id="37" w:author="vivo" w:date="2022-11-03T20:21:00Z"/>
        </w:rPr>
      </w:pPr>
      <w:ins w:id="38" w:author="vivo" w:date="2022-11-03T20:21:00Z">
        <w:r w:rsidRPr="00E62804">
          <w:lastRenderedPageBreak/>
          <w:t xml:space="preserve">Step 4: if the authentication fails, mobile operator B does not provide such 5G sensing service to Bob and potentially, Bob or </w:t>
        </w:r>
        <w:r>
          <w:t xml:space="preserve">the </w:t>
        </w:r>
        <w:r w:rsidRPr="00E62804">
          <w:t>sports monitoring application server will receive the reason of why mobile operator B cannot provide such sensing service.</w:t>
        </w:r>
      </w:ins>
    </w:p>
    <w:p w14:paraId="2D688F8C" w14:textId="77777777" w:rsidR="00F3628A" w:rsidRPr="00E62804" w:rsidRDefault="00F3628A" w:rsidP="00F3628A">
      <w:pPr>
        <w:pStyle w:val="Heading3"/>
        <w:rPr>
          <w:ins w:id="39" w:author="vivo" w:date="2022-11-03T20:21:00Z"/>
        </w:rPr>
      </w:pPr>
      <w:ins w:id="40" w:author="vivo" w:date="2022-11-03T20:21:00Z">
        <w:r w:rsidRPr="00E62804">
          <w:t>5.x.4</w:t>
        </w:r>
        <w:r w:rsidRPr="00E62804">
          <w:tab/>
          <w:t>Post-conditions</w:t>
        </w:r>
      </w:ins>
    </w:p>
    <w:p w14:paraId="1F57A994" w14:textId="77777777" w:rsidR="00F3628A" w:rsidRPr="00E62804" w:rsidRDefault="00F3628A" w:rsidP="00F3628A">
      <w:pPr>
        <w:rPr>
          <w:ins w:id="41" w:author="vivo" w:date="2022-11-03T20:21:00Z"/>
        </w:rPr>
      </w:pPr>
      <w:ins w:id="42" w:author="vivo" w:date="2022-11-03T20:21:00Z">
        <w:r w:rsidRPr="00E62804">
          <w:t>Bob can enjoy the sports monitoring application even when he travels in another country.</w:t>
        </w:r>
      </w:ins>
    </w:p>
    <w:p w14:paraId="011163B1" w14:textId="77777777" w:rsidR="00F3628A" w:rsidRPr="00E62804" w:rsidRDefault="00F3628A" w:rsidP="00F3628A">
      <w:pPr>
        <w:pStyle w:val="Heading3"/>
        <w:rPr>
          <w:ins w:id="43" w:author="vivo" w:date="2022-11-03T20:21:00Z"/>
        </w:rPr>
      </w:pPr>
      <w:ins w:id="44" w:author="vivo" w:date="2022-11-03T20:21:00Z">
        <w:r w:rsidRPr="00E62804">
          <w:t>5.x.5</w:t>
        </w:r>
        <w:r w:rsidRPr="00E62804">
          <w:tab/>
          <w:t>Existing features partly or fully covering the use case functionality</w:t>
        </w:r>
      </w:ins>
    </w:p>
    <w:p w14:paraId="132A3760" w14:textId="63DBDB44" w:rsidR="00F3628A" w:rsidRPr="009B7BA3" w:rsidRDefault="00F3628A" w:rsidP="00F3628A">
      <w:pPr>
        <w:rPr>
          <w:ins w:id="45" w:author="vivo_revision" w:date="2022-11-16T10:10:00Z"/>
          <w:highlight w:val="green"/>
        </w:rPr>
      </w:pPr>
      <w:ins w:id="46" w:author="vivo" w:date="2022-11-03T20:21:00Z">
        <w:del w:id="47" w:author="vivo_revision" w:date="2022-11-16T10:10:00Z">
          <w:r w:rsidRPr="009B7BA3" w:rsidDel="009B7BA3">
            <w:rPr>
              <w:highlight w:val="green"/>
            </w:rPr>
            <w:delText>None</w:delText>
          </w:r>
        </w:del>
      </w:ins>
    </w:p>
    <w:p w14:paraId="0477B5F2" w14:textId="3C355F6A" w:rsidR="009B7BA3" w:rsidRPr="009B7BA3" w:rsidRDefault="009B7BA3" w:rsidP="00F3628A">
      <w:pPr>
        <w:rPr>
          <w:ins w:id="48" w:author="vivo_revision" w:date="2022-11-16T10:11:00Z"/>
          <w:highlight w:val="green"/>
        </w:rPr>
      </w:pPr>
      <w:ins w:id="49" w:author="vivo_revision" w:date="2022-11-16T10:11:00Z">
        <w:r w:rsidRPr="009B7BA3">
          <w:rPr>
            <w:highlight w:val="green"/>
          </w:rPr>
          <w:t>Roaming-related</w:t>
        </w:r>
      </w:ins>
      <w:ins w:id="50" w:author="vivo_revision" w:date="2022-11-16T10:10:00Z">
        <w:r w:rsidRPr="009B7BA3">
          <w:rPr>
            <w:highlight w:val="green"/>
          </w:rPr>
          <w:t xml:space="preserve"> authentication and charging may refer to </w:t>
        </w:r>
        <w:proofErr w:type="spellStart"/>
        <w:r w:rsidRPr="009B7BA3">
          <w:rPr>
            <w:highlight w:val="green"/>
          </w:rPr>
          <w:t>exisiting</w:t>
        </w:r>
        <w:proofErr w:type="spellEnd"/>
        <w:r w:rsidRPr="009B7BA3">
          <w:rPr>
            <w:highlight w:val="green"/>
          </w:rPr>
          <w:t xml:space="preserve"> requirements as defined in </w:t>
        </w:r>
      </w:ins>
      <w:ins w:id="51" w:author="vivo_revision" w:date="2022-11-16T10:11:00Z">
        <w:r w:rsidRPr="009B7BA3">
          <w:rPr>
            <w:highlight w:val="green"/>
          </w:rPr>
          <w:t xml:space="preserve">Clause 9 in </w:t>
        </w:r>
      </w:ins>
      <w:ins w:id="52" w:author="vivo_revision" w:date="2022-11-16T10:10:00Z">
        <w:r w:rsidRPr="009B7BA3">
          <w:rPr>
            <w:highlight w:val="green"/>
          </w:rPr>
          <w:t>TS22.261</w:t>
        </w:r>
      </w:ins>
      <w:ins w:id="53" w:author="vivo_revision" w:date="2022-11-16T10:11:00Z">
        <w:r w:rsidRPr="009B7BA3">
          <w:rPr>
            <w:highlight w:val="green"/>
          </w:rPr>
          <w:t>:</w:t>
        </w:r>
      </w:ins>
    </w:p>
    <w:p w14:paraId="30B39FA7" w14:textId="77777777" w:rsidR="009B7BA3" w:rsidRPr="009B7BA3" w:rsidRDefault="009B7BA3" w:rsidP="009B7BA3">
      <w:pPr>
        <w:rPr>
          <w:ins w:id="54" w:author="vivo_revision" w:date="2022-11-16T10:11:00Z"/>
          <w:highlight w:val="green"/>
          <w:lang w:eastAsia="zh-CN"/>
        </w:rPr>
      </w:pPr>
      <w:ins w:id="55" w:author="vivo_revision" w:date="2022-11-16T10:11:00Z">
        <w:r w:rsidRPr="009B7BA3">
          <w:rPr>
            <w:highlight w:val="green"/>
            <w:lang w:eastAsia="zh-CN"/>
          </w:rPr>
          <w:t xml:space="preserve">The following set of requirements complement the requirements listed in 3GPP TS 22.115 [11]. The requirements apply for both home and roaming cases. </w:t>
        </w:r>
      </w:ins>
    </w:p>
    <w:p w14:paraId="1D59703C" w14:textId="260B2044" w:rsidR="009B7BA3" w:rsidRPr="009B7BA3" w:rsidRDefault="009B7BA3" w:rsidP="00F3628A">
      <w:pPr>
        <w:rPr>
          <w:ins w:id="56" w:author="vivo_revision" w:date="2022-11-16T10:12:00Z"/>
          <w:highlight w:val="green"/>
          <w:lang w:eastAsia="zh-CN"/>
        </w:rPr>
      </w:pPr>
      <w:ins w:id="57" w:author="vivo_revision" w:date="2022-11-16T10:11:00Z">
        <w:r w:rsidRPr="009B7BA3">
          <w:rPr>
            <w:highlight w:val="green"/>
            <w:lang w:eastAsia="zh-CN"/>
          </w:rPr>
          <w:t>The 5G core network shall support collection of charging information for alternative authentication mechanisms</w:t>
        </w:r>
      </w:ins>
    </w:p>
    <w:p w14:paraId="13E1915F" w14:textId="14194A62" w:rsidR="009B7BA3" w:rsidRPr="009B7BA3" w:rsidRDefault="009B7BA3" w:rsidP="00F3628A">
      <w:pPr>
        <w:rPr>
          <w:ins w:id="58" w:author="vivo" w:date="2022-11-03T20:21:00Z"/>
          <w:lang w:eastAsia="en-GB"/>
          <w:rPrChange w:id="59" w:author="vivo_revision" w:date="2022-11-16T10:12:00Z">
            <w:rPr>
              <w:ins w:id="60" w:author="vivo" w:date="2022-11-03T20:21:00Z"/>
              <w:rFonts w:eastAsia="等线"/>
            </w:rPr>
          </w:rPrChange>
        </w:rPr>
      </w:pPr>
      <w:ins w:id="61" w:author="vivo_revision" w:date="2022-11-16T10:12:00Z">
        <w:r w:rsidRPr="009B7BA3">
          <w:rPr>
            <w:highlight w:val="green"/>
          </w:rPr>
          <w:t>The 5G system shall be able to generate charging information regarding the used radio resources e.g. used frequency bands.</w:t>
        </w:r>
      </w:ins>
    </w:p>
    <w:p w14:paraId="559B0896" w14:textId="77777777" w:rsidR="00F3628A" w:rsidRPr="00E62804" w:rsidRDefault="00F3628A" w:rsidP="00F3628A">
      <w:pPr>
        <w:pStyle w:val="Heading3"/>
        <w:rPr>
          <w:ins w:id="62" w:author="vivo" w:date="2022-11-03T20:21:00Z"/>
        </w:rPr>
      </w:pPr>
      <w:ins w:id="63" w:author="vivo" w:date="2022-11-03T20:21:00Z">
        <w:r w:rsidRPr="00E62804">
          <w:t>5.x.6</w:t>
        </w:r>
        <w:r w:rsidRPr="00E62804">
          <w:tab/>
          <w:t>Potential New Requirements needed to support the use case</w:t>
        </w:r>
      </w:ins>
    </w:p>
    <w:p w14:paraId="37A53600" w14:textId="77777777" w:rsidR="00F3628A" w:rsidRPr="00E62804" w:rsidRDefault="00F3628A" w:rsidP="00F3628A">
      <w:pPr>
        <w:rPr>
          <w:ins w:id="64" w:author="vivo" w:date="2022-11-03T20:21:00Z"/>
          <w:noProof/>
          <w:lang w:val="en-US"/>
        </w:rPr>
      </w:pPr>
      <w:ins w:id="65" w:author="vivo" w:date="2022-11-03T20:21:00Z">
        <w:r w:rsidRPr="00E62804">
          <w:t xml:space="preserve">[PR 5.x.6-1] </w:t>
        </w:r>
        <w:r w:rsidRPr="00E62804">
          <w:rPr>
            <w:noProof/>
            <w:lang w:val="en-US"/>
          </w:rPr>
          <w:t>Based on operator policy, the 5</w:t>
        </w:r>
        <w:r w:rsidRPr="00E62804">
          <w:t>G System shall be able to provide the 5G wireless sensing services in case of roaming</w:t>
        </w:r>
        <w:r w:rsidRPr="00E62804">
          <w:rPr>
            <w:noProof/>
            <w:lang w:val="en-US"/>
          </w:rPr>
          <w:t>.</w:t>
        </w:r>
      </w:ins>
    </w:p>
    <w:p w14:paraId="58157584" w14:textId="221D4D31" w:rsidR="00F3628A" w:rsidRPr="00E62804" w:rsidDel="00656B23" w:rsidRDefault="00F3628A" w:rsidP="00F3628A">
      <w:pPr>
        <w:rPr>
          <w:ins w:id="66" w:author="vivo" w:date="2022-11-03T20:21:00Z"/>
          <w:del w:id="67" w:author="vivo_revision" w:date="2022-11-16T10:20:00Z"/>
          <w:noProof/>
          <w:lang w:val="en-US"/>
        </w:rPr>
      </w:pPr>
      <w:ins w:id="68" w:author="vivo" w:date="2022-11-03T20:21:00Z">
        <w:del w:id="69" w:author="vivo_revision" w:date="2022-11-16T10:20:00Z">
          <w:r w:rsidRPr="00656B23" w:rsidDel="00656B23">
            <w:rPr>
              <w:noProof/>
              <w:highlight w:val="green"/>
              <w:lang w:val="en-US"/>
              <w:rPrChange w:id="70" w:author="vivo_revision" w:date="2022-11-16T10:20:00Z">
                <w:rPr>
                  <w:noProof/>
                  <w:lang w:val="en-US"/>
                </w:rPr>
              </w:rPrChange>
            </w:rPr>
            <w:delText>[PR 5.x.6-2] The 5G system shall support means to perform sensing between RAN entities and roaming UE.</w:delText>
          </w:r>
        </w:del>
      </w:ins>
    </w:p>
    <w:p w14:paraId="4A4A28C9" w14:textId="066F02CB" w:rsidR="00F3628A" w:rsidRPr="009B7BA3" w:rsidDel="009B7BA3" w:rsidRDefault="00F3628A" w:rsidP="00F3628A">
      <w:pPr>
        <w:rPr>
          <w:ins w:id="71" w:author="vivo" w:date="2022-11-03T20:21:00Z"/>
          <w:del w:id="72" w:author="vivo_revision" w:date="2022-11-16T10:12:00Z"/>
          <w:highlight w:val="green"/>
        </w:rPr>
      </w:pPr>
      <w:ins w:id="73" w:author="vivo" w:date="2022-11-03T20:21:00Z">
        <w:del w:id="74" w:author="vivo_revision" w:date="2022-11-16T10:12:00Z">
          <w:r w:rsidRPr="009B7BA3" w:rsidDel="009B7BA3">
            <w:rPr>
              <w:noProof/>
              <w:highlight w:val="green"/>
              <w:lang w:val="en-US"/>
            </w:rPr>
            <w:delText xml:space="preserve">[PR 5.x.6-3] </w:delText>
          </w:r>
          <w:r w:rsidRPr="009B7BA3" w:rsidDel="009B7BA3">
            <w:rPr>
              <w:highlight w:val="green"/>
            </w:rPr>
            <w:delText>The 5G system shall enable a third-party service provider to be able to request a PLMN to perform sensing service authentication of a UE based on 3GPP credentials.</w:delText>
          </w:r>
        </w:del>
      </w:ins>
    </w:p>
    <w:p w14:paraId="1A0B8D13" w14:textId="38174BAB" w:rsidR="00F3628A" w:rsidRPr="009B7BA3" w:rsidDel="009B7BA3" w:rsidRDefault="00F3628A" w:rsidP="00F3628A">
      <w:pPr>
        <w:rPr>
          <w:ins w:id="75" w:author="vivo" w:date="2022-11-03T20:21:00Z"/>
          <w:del w:id="76" w:author="vivo_revision" w:date="2022-11-16T10:12:00Z"/>
          <w:highlight w:val="green"/>
        </w:rPr>
      </w:pPr>
      <w:ins w:id="77" w:author="vivo" w:date="2022-11-03T20:21:00Z">
        <w:del w:id="78" w:author="vivo_revision" w:date="2022-11-16T10:12:00Z">
          <w:r w:rsidRPr="009B7BA3" w:rsidDel="009B7BA3">
            <w:rPr>
              <w:noProof/>
              <w:highlight w:val="green"/>
              <w:lang w:val="en-US"/>
            </w:rPr>
            <w:delText xml:space="preserve">[PR 5.x.6-4] </w:delText>
          </w:r>
          <w:r w:rsidRPr="009B7BA3" w:rsidDel="009B7BA3">
            <w:rPr>
              <w:highlight w:val="green"/>
            </w:rPr>
            <w:delText>The 5G system shall allow the operator to authorize/de-authorize a UE for using 5G wireless sensing service in case of roaming.</w:delText>
          </w:r>
        </w:del>
      </w:ins>
    </w:p>
    <w:p w14:paraId="482FD483" w14:textId="7AEF5D3B" w:rsidR="00F3628A" w:rsidRPr="00E62804" w:rsidDel="009B7BA3" w:rsidRDefault="00F3628A" w:rsidP="00F3628A">
      <w:pPr>
        <w:rPr>
          <w:ins w:id="79" w:author="vivo" w:date="2022-11-03T20:21:00Z"/>
          <w:del w:id="80" w:author="vivo_revision" w:date="2022-11-16T10:12:00Z"/>
        </w:rPr>
      </w:pPr>
      <w:ins w:id="81" w:author="vivo" w:date="2022-11-03T20:21:00Z">
        <w:del w:id="82" w:author="vivo_revision" w:date="2022-11-16T10:12:00Z">
          <w:r w:rsidRPr="009B7BA3" w:rsidDel="009B7BA3">
            <w:rPr>
              <w:noProof/>
              <w:highlight w:val="green"/>
              <w:lang w:val="en-US"/>
            </w:rPr>
            <w:delText>[PR 5.x.6-5] The 5G system shall support charging for 5G wireless sensing service/applications in case of roaming</w:delText>
          </w:r>
          <w:r w:rsidRPr="009B7BA3" w:rsidDel="009B7BA3">
            <w:rPr>
              <w:highlight w:val="green"/>
            </w:rPr>
            <w:delText>.</w:delText>
          </w:r>
        </w:del>
      </w:ins>
    </w:p>
    <w:p w14:paraId="73FDB0F2" w14:textId="09712367" w:rsidR="00F3628A" w:rsidRDefault="00F3628A" w:rsidP="00F3628A">
      <w:pPr>
        <w:rPr>
          <w:ins w:id="83" w:author="vivo" w:date="2022-11-03T20:21:00Z"/>
          <w:noProof/>
          <w:lang w:val="en-US"/>
        </w:rPr>
      </w:pPr>
      <w:ins w:id="84" w:author="vivo" w:date="2022-11-03T20:21:00Z">
        <w:r w:rsidRPr="00E62804">
          <w:rPr>
            <w:noProof/>
            <w:lang w:val="en-US"/>
          </w:rPr>
          <w:t>[PR.5.x.6-</w:t>
        </w:r>
      </w:ins>
      <w:ins w:id="85" w:author="vivo_revision" w:date="2022-11-16T14:16:00Z">
        <w:r w:rsidR="000650F8">
          <w:rPr>
            <w:noProof/>
            <w:lang w:val="en-US"/>
          </w:rPr>
          <w:t>2</w:t>
        </w:r>
      </w:ins>
      <w:ins w:id="86" w:author="vivo" w:date="2022-11-03T20:21:00Z">
        <w:del w:id="87" w:author="vivo_revision" w:date="2022-11-16T14:16:00Z">
          <w:r w:rsidDel="000650F8">
            <w:rPr>
              <w:noProof/>
              <w:lang w:val="en-US"/>
            </w:rPr>
            <w:delText>6</w:delText>
          </w:r>
        </w:del>
        <w:r w:rsidRPr="00E62804">
          <w:rPr>
            <w:noProof/>
            <w:lang w:val="en-US"/>
          </w:rPr>
          <w:t xml:space="preserve">] </w:t>
        </w:r>
        <w:r w:rsidRPr="00E62804">
          <w:rPr>
            <w:lang w:val="en-US" w:eastAsia="zh-CN"/>
          </w:rPr>
          <w:t>The 5G system shall be able to provide 5G wireless sensing</w:t>
        </w:r>
        <w:r w:rsidRPr="00E62804">
          <w:rPr>
            <w:lang w:eastAsia="de-DE"/>
          </w:rPr>
          <w:t xml:space="preserve"> service </w:t>
        </w:r>
        <w:r w:rsidRPr="00E62804">
          <w:rPr>
            <w:lang w:val="en-US" w:eastAsia="zh-CN"/>
          </w:rPr>
          <w:t>with the following KPIs</w:t>
        </w:r>
        <w:r w:rsidRPr="00E62804">
          <w:rPr>
            <w:noProof/>
            <w:lang w:val="en-US"/>
          </w:rPr>
          <w:t>:</w:t>
        </w:r>
      </w:ins>
    </w:p>
    <w:tbl>
      <w:tblPr>
        <w:tblStyle w:val="TableGrid"/>
        <w:tblW w:w="11258" w:type="dxa"/>
        <w:tblInd w:w="-572" w:type="dxa"/>
        <w:tblLayout w:type="fixed"/>
        <w:tblLook w:val="04A0" w:firstRow="1" w:lastRow="0" w:firstColumn="1" w:lastColumn="0" w:noHBand="0" w:noVBand="1"/>
      </w:tblPr>
      <w:tblGrid>
        <w:gridCol w:w="903"/>
        <w:gridCol w:w="657"/>
        <w:gridCol w:w="567"/>
        <w:gridCol w:w="880"/>
        <w:gridCol w:w="826"/>
        <w:gridCol w:w="845"/>
        <w:gridCol w:w="992"/>
        <w:gridCol w:w="1080"/>
        <w:gridCol w:w="1217"/>
        <w:gridCol w:w="1215"/>
        <w:gridCol w:w="539"/>
        <w:gridCol w:w="518"/>
        <w:gridCol w:w="532"/>
        <w:gridCol w:w="480"/>
        <w:gridCol w:w="7"/>
      </w:tblGrid>
      <w:tr w:rsidR="00F3628A" w14:paraId="6CDDD136" w14:textId="77777777" w:rsidTr="000010B2">
        <w:trPr>
          <w:gridAfter w:val="1"/>
          <w:wAfter w:w="7" w:type="dxa"/>
          <w:trHeight w:val="559"/>
          <w:ins w:id="88" w:author="vivo" w:date="2022-11-03T20:21:00Z"/>
        </w:trPr>
        <w:tc>
          <w:tcPr>
            <w:tcW w:w="903" w:type="dxa"/>
            <w:vMerge w:val="restart"/>
          </w:tcPr>
          <w:p w14:paraId="667A2787" w14:textId="77777777" w:rsidR="00F3628A" w:rsidRPr="00F3628A" w:rsidRDefault="00F3628A" w:rsidP="000010B2">
            <w:pPr>
              <w:pStyle w:val="TAH"/>
              <w:rPr>
                <w:ins w:id="89" w:author="vivo" w:date="2022-11-03T20:21:00Z"/>
                <w:sz w:val="16"/>
                <w:szCs w:val="16"/>
              </w:rPr>
            </w:pPr>
            <w:ins w:id="90" w:author="vivo" w:date="2022-11-03T20:21:00Z">
              <w:r w:rsidRPr="00F3628A">
                <w:rPr>
                  <w:sz w:val="16"/>
                  <w:szCs w:val="16"/>
                </w:rPr>
                <w:t>Scenario</w:t>
              </w:r>
            </w:ins>
          </w:p>
        </w:tc>
        <w:tc>
          <w:tcPr>
            <w:tcW w:w="657" w:type="dxa"/>
            <w:vMerge w:val="restart"/>
            <w:shd w:val="clear" w:color="auto" w:fill="auto"/>
            <w:textDirection w:val="btLr"/>
          </w:tcPr>
          <w:p w14:paraId="774B4A5E" w14:textId="77777777" w:rsidR="00F3628A" w:rsidRPr="00F3628A" w:rsidRDefault="00F3628A" w:rsidP="000010B2">
            <w:pPr>
              <w:pStyle w:val="TAH"/>
              <w:ind w:left="113" w:right="113"/>
              <w:rPr>
                <w:ins w:id="91" w:author="vivo" w:date="2022-11-03T20:21:00Z"/>
                <w:sz w:val="16"/>
                <w:szCs w:val="16"/>
              </w:rPr>
            </w:pPr>
            <w:ins w:id="92" w:author="vivo" w:date="2022-11-03T20:21:00Z">
              <w:r w:rsidRPr="00F3628A">
                <w:rPr>
                  <w:sz w:val="16"/>
                  <w:szCs w:val="16"/>
                </w:rPr>
                <w:t>Sensing service area</w:t>
              </w:r>
            </w:ins>
          </w:p>
        </w:tc>
        <w:tc>
          <w:tcPr>
            <w:tcW w:w="567" w:type="dxa"/>
            <w:vMerge w:val="restart"/>
            <w:textDirection w:val="btLr"/>
          </w:tcPr>
          <w:p w14:paraId="1E7100AC" w14:textId="77777777" w:rsidR="00F3628A" w:rsidRPr="00F3628A" w:rsidRDefault="00F3628A" w:rsidP="000010B2">
            <w:pPr>
              <w:pStyle w:val="TAH"/>
              <w:ind w:left="113" w:right="113"/>
              <w:rPr>
                <w:ins w:id="93" w:author="vivo" w:date="2022-11-03T20:21:00Z"/>
                <w:sz w:val="16"/>
                <w:szCs w:val="16"/>
              </w:rPr>
            </w:pPr>
            <w:ins w:id="94" w:author="vivo" w:date="2022-11-03T20:21:00Z">
              <w:r w:rsidRPr="00F3628A">
                <w:rPr>
                  <w:sz w:val="16"/>
                  <w:szCs w:val="16"/>
                </w:rPr>
                <w:t>Confidence level [%]</w:t>
              </w:r>
            </w:ins>
          </w:p>
        </w:tc>
        <w:tc>
          <w:tcPr>
            <w:tcW w:w="1706" w:type="dxa"/>
            <w:gridSpan w:val="2"/>
            <w:shd w:val="clear" w:color="auto" w:fill="auto"/>
          </w:tcPr>
          <w:p w14:paraId="70337829" w14:textId="77777777" w:rsidR="00F3628A" w:rsidRPr="00F3628A" w:rsidRDefault="00F3628A" w:rsidP="000010B2">
            <w:pPr>
              <w:pStyle w:val="TAH"/>
              <w:rPr>
                <w:ins w:id="95" w:author="vivo" w:date="2022-11-03T20:21:00Z"/>
                <w:sz w:val="16"/>
                <w:szCs w:val="16"/>
              </w:rPr>
            </w:pPr>
            <w:ins w:id="96" w:author="vivo" w:date="2022-11-03T20:21:00Z">
              <w:r w:rsidRPr="00F3628A">
                <w:rPr>
                  <w:sz w:val="16"/>
                  <w:szCs w:val="16"/>
                </w:rPr>
                <w:t xml:space="preserve">Position accuracy by sensing </w:t>
              </w:r>
            </w:ins>
          </w:p>
        </w:tc>
        <w:tc>
          <w:tcPr>
            <w:tcW w:w="1837" w:type="dxa"/>
            <w:gridSpan w:val="2"/>
            <w:shd w:val="clear" w:color="auto" w:fill="auto"/>
          </w:tcPr>
          <w:p w14:paraId="0195A726" w14:textId="77777777" w:rsidR="00F3628A" w:rsidRPr="00F3628A" w:rsidRDefault="00F3628A" w:rsidP="000010B2">
            <w:pPr>
              <w:pStyle w:val="TAH"/>
              <w:rPr>
                <w:ins w:id="97" w:author="vivo" w:date="2022-11-03T20:21:00Z"/>
                <w:sz w:val="16"/>
                <w:szCs w:val="16"/>
              </w:rPr>
            </w:pPr>
            <w:ins w:id="98" w:author="vivo" w:date="2022-11-03T20:21:00Z">
              <w:r w:rsidRPr="00F3628A">
                <w:rPr>
                  <w:sz w:val="16"/>
                  <w:szCs w:val="16"/>
                </w:rPr>
                <w:t xml:space="preserve">Velocity accuracy by sensing </w:t>
              </w:r>
            </w:ins>
          </w:p>
        </w:tc>
        <w:tc>
          <w:tcPr>
            <w:tcW w:w="1080" w:type="dxa"/>
            <w:vMerge w:val="restart"/>
          </w:tcPr>
          <w:p w14:paraId="6539FFCB" w14:textId="77777777" w:rsidR="00F3628A" w:rsidRPr="00F3628A" w:rsidRDefault="00F3628A" w:rsidP="000010B2">
            <w:pPr>
              <w:pStyle w:val="TAH"/>
              <w:rPr>
                <w:ins w:id="99" w:author="vivo" w:date="2022-11-03T20:21:00Z"/>
                <w:sz w:val="16"/>
                <w:szCs w:val="16"/>
              </w:rPr>
            </w:pPr>
            <w:ins w:id="100" w:author="vivo" w:date="2022-11-03T20:21:00Z">
              <w:r w:rsidRPr="00F3628A">
                <w:rPr>
                  <w:sz w:val="16"/>
                  <w:szCs w:val="16"/>
                </w:rPr>
                <w:t xml:space="preserve">Motion rate </w:t>
              </w:r>
            </w:ins>
          </w:p>
          <w:p w14:paraId="7D170847" w14:textId="77777777" w:rsidR="00F3628A" w:rsidRPr="00F3628A" w:rsidRDefault="00F3628A" w:rsidP="000010B2">
            <w:pPr>
              <w:pStyle w:val="TAH"/>
              <w:rPr>
                <w:ins w:id="101" w:author="vivo" w:date="2022-11-03T20:21:00Z"/>
                <w:sz w:val="16"/>
                <w:szCs w:val="16"/>
              </w:rPr>
            </w:pPr>
            <w:ins w:id="102" w:author="vivo" w:date="2022-11-03T20:21:00Z">
              <w:r w:rsidRPr="00F3628A">
                <w:rPr>
                  <w:sz w:val="16"/>
                  <w:szCs w:val="16"/>
                </w:rPr>
                <w:t>accuracy</w:t>
              </w:r>
            </w:ins>
          </w:p>
        </w:tc>
        <w:tc>
          <w:tcPr>
            <w:tcW w:w="2432" w:type="dxa"/>
            <w:gridSpan w:val="2"/>
            <w:shd w:val="clear" w:color="auto" w:fill="auto"/>
          </w:tcPr>
          <w:p w14:paraId="77A588EC" w14:textId="77777777" w:rsidR="00F3628A" w:rsidRPr="00F3628A" w:rsidRDefault="00F3628A" w:rsidP="000010B2">
            <w:pPr>
              <w:pStyle w:val="TAH"/>
              <w:rPr>
                <w:ins w:id="103" w:author="vivo" w:date="2022-11-03T20:21:00Z"/>
                <w:sz w:val="16"/>
                <w:szCs w:val="16"/>
              </w:rPr>
            </w:pPr>
            <w:ins w:id="104" w:author="vivo" w:date="2022-11-03T20:21:00Z">
              <w:r w:rsidRPr="00F3628A">
                <w:rPr>
                  <w:sz w:val="16"/>
                  <w:szCs w:val="16"/>
                </w:rPr>
                <w:t>Sensing resolution</w:t>
              </w:r>
            </w:ins>
          </w:p>
          <w:p w14:paraId="2482ACC3" w14:textId="77777777" w:rsidR="00F3628A" w:rsidRPr="00F3628A" w:rsidRDefault="00F3628A" w:rsidP="000010B2">
            <w:pPr>
              <w:pStyle w:val="TAH"/>
              <w:rPr>
                <w:ins w:id="105" w:author="vivo" w:date="2022-11-03T20:21:00Z"/>
                <w:sz w:val="16"/>
                <w:szCs w:val="16"/>
              </w:rPr>
            </w:pPr>
          </w:p>
        </w:tc>
        <w:tc>
          <w:tcPr>
            <w:tcW w:w="539" w:type="dxa"/>
            <w:vMerge w:val="restart"/>
            <w:shd w:val="clear" w:color="auto" w:fill="auto"/>
            <w:textDirection w:val="btLr"/>
          </w:tcPr>
          <w:p w14:paraId="442A8563" w14:textId="77777777" w:rsidR="00F3628A" w:rsidRPr="00F3628A" w:rsidRDefault="00F3628A" w:rsidP="000010B2">
            <w:pPr>
              <w:pStyle w:val="TAH"/>
              <w:ind w:left="113" w:right="113"/>
              <w:rPr>
                <w:ins w:id="106" w:author="vivo" w:date="2022-11-03T20:21:00Z"/>
                <w:sz w:val="16"/>
                <w:szCs w:val="16"/>
              </w:rPr>
            </w:pPr>
            <w:ins w:id="107" w:author="vivo" w:date="2022-11-03T20:21:00Z">
              <w:r w:rsidRPr="00F3628A">
                <w:rPr>
                  <w:sz w:val="16"/>
                  <w:szCs w:val="16"/>
                </w:rPr>
                <w:t>Max sensing service latency [</w:t>
              </w:r>
              <w:proofErr w:type="spellStart"/>
              <w:r w:rsidRPr="00F3628A">
                <w:rPr>
                  <w:sz w:val="16"/>
                  <w:szCs w:val="16"/>
                </w:rPr>
                <w:t>ms</w:t>
              </w:r>
              <w:proofErr w:type="spellEnd"/>
              <w:r w:rsidRPr="00F3628A">
                <w:rPr>
                  <w:sz w:val="16"/>
                  <w:szCs w:val="16"/>
                </w:rPr>
                <w:t>]</w:t>
              </w:r>
            </w:ins>
          </w:p>
        </w:tc>
        <w:tc>
          <w:tcPr>
            <w:tcW w:w="518" w:type="dxa"/>
            <w:vMerge w:val="restart"/>
            <w:shd w:val="clear" w:color="auto" w:fill="auto"/>
            <w:textDirection w:val="btLr"/>
          </w:tcPr>
          <w:p w14:paraId="2E4C0AEC" w14:textId="77777777" w:rsidR="00F3628A" w:rsidRPr="00F3628A" w:rsidRDefault="00F3628A" w:rsidP="000010B2">
            <w:pPr>
              <w:pStyle w:val="TAH"/>
              <w:ind w:left="113" w:right="113"/>
              <w:rPr>
                <w:ins w:id="108" w:author="vivo" w:date="2022-11-03T20:21:00Z"/>
                <w:sz w:val="16"/>
                <w:szCs w:val="16"/>
              </w:rPr>
            </w:pPr>
            <w:ins w:id="109" w:author="vivo" w:date="2022-11-03T20:21:00Z">
              <w:r w:rsidRPr="00F3628A">
                <w:rPr>
                  <w:sz w:val="16"/>
                  <w:szCs w:val="16"/>
                </w:rPr>
                <w:t>Refreshing rate [s]</w:t>
              </w:r>
            </w:ins>
          </w:p>
          <w:p w14:paraId="364BBF0D" w14:textId="77777777" w:rsidR="00F3628A" w:rsidRPr="00F3628A" w:rsidRDefault="00F3628A" w:rsidP="000010B2">
            <w:pPr>
              <w:pStyle w:val="TAH"/>
              <w:ind w:left="113" w:right="113"/>
              <w:rPr>
                <w:ins w:id="110" w:author="vivo" w:date="2022-11-03T20:21:00Z"/>
                <w:sz w:val="16"/>
                <w:szCs w:val="16"/>
              </w:rPr>
            </w:pPr>
          </w:p>
        </w:tc>
        <w:tc>
          <w:tcPr>
            <w:tcW w:w="532" w:type="dxa"/>
            <w:vMerge w:val="restart"/>
            <w:shd w:val="clear" w:color="auto" w:fill="auto"/>
            <w:textDirection w:val="btLr"/>
          </w:tcPr>
          <w:p w14:paraId="12ED1BDC" w14:textId="77777777" w:rsidR="00F3628A" w:rsidRPr="00F3628A" w:rsidRDefault="00F3628A" w:rsidP="000010B2">
            <w:pPr>
              <w:pStyle w:val="TAH"/>
              <w:ind w:left="113" w:right="113"/>
              <w:rPr>
                <w:ins w:id="111" w:author="vivo" w:date="2022-11-03T20:21:00Z"/>
                <w:sz w:val="16"/>
                <w:szCs w:val="16"/>
              </w:rPr>
            </w:pPr>
            <w:ins w:id="112" w:author="vivo" w:date="2022-11-03T20:21:00Z">
              <w:r w:rsidRPr="00F3628A">
                <w:rPr>
                  <w:sz w:val="16"/>
                  <w:szCs w:val="16"/>
                </w:rPr>
                <w:t>Missed detection [%]</w:t>
              </w:r>
            </w:ins>
          </w:p>
          <w:p w14:paraId="2D527B00" w14:textId="77777777" w:rsidR="00F3628A" w:rsidRPr="00F3628A" w:rsidRDefault="00F3628A" w:rsidP="000010B2">
            <w:pPr>
              <w:pStyle w:val="TAH"/>
              <w:ind w:left="113" w:right="113"/>
              <w:rPr>
                <w:ins w:id="113" w:author="vivo" w:date="2022-11-03T20:21:00Z"/>
                <w:sz w:val="16"/>
                <w:szCs w:val="16"/>
              </w:rPr>
            </w:pPr>
          </w:p>
        </w:tc>
        <w:tc>
          <w:tcPr>
            <w:tcW w:w="480" w:type="dxa"/>
            <w:vMerge w:val="restart"/>
            <w:textDirection w:val="btLr"/>
          </w:tcPr>
          <w:p w14:paraId="50456BB1" w14:textId="77777777" w:rsidR="00F3628A" w:rsidRPr="00F3628A" w:rsidRDefault="00F3628A" w:rsidP="000010B2">
            <w:pPr>
              <w:pStyle w:val="TAH"/>
              <w:ind w:left="113" w:right="113"/>
              <w:rPr>
                <w:ins w:id="114" w:author="vivo" w:date="2022-11-03T20:21:00Z"/>
                <w:sz w:val="16"/>
                <w:szCs w:val="16"/>
              </w:rPr>
            </w:pPr>
            <w:ins w:id="115" w:author="vivo" w:date="2022-11-03T20:21:00Z">
              <w:r w:rsidRPr="00F3628A">
                <w:rPr>
                  <w:sz w:val="16"/>
                  <w:szCs w:val="16"/>
                </w:rPr>
                <w:t>False alarm [%]</w:t>
              </w:r>
            </w:ins>
          </w:p>
          <w:p w14:paraId="12414417" w14:textId="77777777" w:rsidR="00F3628A" w:rsidRPr="00F3628A" w:rsidRDefault="00F3628A" w:rsidP="000010B2">
            <w:pPr>
              <w:pStyle w:val="TAH"/>
              <w:ind w:left="113" w:right="113"/>
              <w:rPr>
                <w:ins w:id="116" w:author="vivo" w:date="2022-11-03T20:21:00Z"/>
                <w:sz w:val="16"/>
                <w:szCs w:val="16"/>
              </w:rPr>
            </w:pPr>
          </w:p>
        </w:tc>
      </w:tr>
      <w:tr w:rsidR="00F3628A" w14:paraId="109EB47F" w14:textId="77777777" w:rsidTr="000010B2">
        <w:trPr>
          <w:gridAfter w:val="1"/>
          <w:wAfter w:w="7" w:type="dxa"/>
          <w:cantSplit/>
          <w:trHeight w:val="1747"/>
          <w:ins w:id="117" w:author="vivo" w:date="2022-11-03T20:21:00Z"/>
        </w:trPr>
        <w:tc>
          <w:tcPr>
            <w:tcW w:w="903" w:type="dxa"/>
            <w:vMerge/>
          </w:tcPr>
          <w:p w14:paraId="14B000ED" w14:textId="77777777" w:rsidR="00F3628A" w:rsidRPr="002B7B0F" w:rsidRDefault="00F3628A" w:rsidP="000010B2">
            <w:pPr>
              <w:pStyle w:val="TAH"/>
              <w:rPr>
                <w:ins w:id="118" w:author="vivo" w:date="2022-11-03T20:21:00Z"/>
              </w:rPr>
            </w:pPr>
          </w:p>
        </w:tc>
        <w:tc>
          <w:tcPr>
            <w:tcW w:w="657" w:type="dxa"/>
            <w:vMerge/>
            <w:shd w:val="clear" w:color="auto" w:fill="DEEAF6" w:themeFill="accent5" w:themeFillTint="33"/>
          </w:tcPr>
          <w:p w14:paraId="3F2044C3" w14:textId="77777777" w:rsidR="00F3628A" w:rsidRPr="002B7B0F" w:rsidRDefault="00F3628A" w:rsidP="000010B2">
            <w:pPr>
              <w:pStyle w:val="TAH"/>
              <w:rPr>
                <w:ins w:id="119" w:author="vivo" w:date="2022-11-03T20:21:00Z"/>
              </w:rPr>
            </w:pPr>
          </w:p>
        </w:tc>
        <w:tc>
          <w:tcPr>
            <w:tcW w:w="567" w:type="dxa"/>
            <w:vMerge/>
            <w:shd w:val="clear" w:color="auto" w:fill="DEEAF6" w:themeFill="accent5" w:themeFillTint="33"/>
          </w:tcPr>
          <w:p w14:paraId="53FABD50" w14:textId="77777777" w:rsidR="00F3628A" w:rsidRDefault="00F3628A" w:rsidP="000010B2">
            <w:pPr>
              <w:pStyle w:val="TAH"/>
              <w:rPr>
                <w:ins w:id="120" w:author="vivo" w:date="2022-11-03T20:21:00Z"/>
              </w:rPr>
            </w:pPr>
          </w:p>
        </w:tc>
        <w:tc>
          <w:tcPr>
            <w:tcW w:w="880" w:type="dxa"/>
            <w:shd w:val="clear" w:color="auto" w:fill="DEEAF6" w:themeFill="accent5" w:themeFillTint="33"/>
            <w:textDirection w:val="btLr"/>
            <w:vAlign w:val="center"/>
          </w:tcPr>
          <w:p w14:paraId="553D830C" w14:textId="77777777" w:rsidR="00F3628A" w:rsidRPr="00F3628A" w:rsidRDefault="00F3628A" w:rsidP="000010B2">
            <w:pPr>
              <w:pStyle w:val="TAH"/>
              <w:ind w:left="113" w:right="113"/>
              <w:rPr>
                <w:ins w:id="121" w:author="vivo" w:date="2022-11-03T20:21:00Z"/>
                <w:sz w:val="16"/>
                <w:szCs w:val="16"/>
              </w:rPr>
            </w:pPr>
            <w:ins w:id="122" w:author="vivo" w:date="2022-11-03T20:21:00Z">
              <w:r w:rsidRPr="00F3628A">
                <w:rPr>
                  <w:b w:val="0"/>
                  <w:sz w:val="16"/>
                  <w:szCs w:val="16"/>
                </w:rPr>
                <w:t>Horizontal</w:t>
              </w:r>
              <w:r w:rsidRPr="00F3628A">
                <w:rPr>
                  <w:sz w:val="16"/>
                  <w:szCs w:val="16"/>
                </w:rPr>
                <w:t>[m]</w:t>
              </w:r>
            </w:ins>
          </w:p>
        </w:tc>
        <w:tc>
          <w:tcPr>
            <w:tcW w:w="826" w:type="dxa"/>
            <w:shd w:val="clear" w:color="auto" w:fill="DEEAF6" w:themeFill="accent5" w:themeFillTint="33"/>
            <w:textDirection w:val="btLr"/>
          </w:tcPr>
          <w:p w14:paraId="33D94D29" w14:textId="77777777" w:rsidR="00F3628A" w:rsidRPr="00F3628A" w:rsidRDefault="00F3628A" w:rsidP="000010B2">
            <w:pPr>
              <w:pStyle w:val="TAH"/>
              <w:ind w:left="113" w:right="113"/>
              <w:rPr>
                <w:ins w:id="123" w:author="vivo" w:date="2022-11-03T20:21:00Z"/>
                <w:sz w:val="16"/>
                <w:szCs w:val="16"/>
              </w:rPr>
            </w:pPr>
            <w:ins w:id="124" w:author="vivo" w:date="2022-11-03T20:21:00Z">
              <w:r w:rsidRPr="00F3628A">
                <w:rPr>
                  <w:b w:val="0"/>
                  <w:sz w:val="16"/>
                  <w:szCs w:val="16"/>
                </w:rPr>
                <w:t>Vertical</w:t>
              </w:r>
              <w:r>
                <w:rPr>
                  <w:sz w:val="16"/>
                  <w:szCs w:val="16"/>
                </w:rPr>
                <w:t xml:space="preserve"> </w:t>
              </w:r>
              <w:r w:rsidRPr="00F3628A">
                <w:rPr>
                  <w:sz w:val="16"/>
                  <w:szCs w:val="16"/>
                </w:rPr>
                <w:t>[m]</w:t>
              </w:r>
            </w:ins>
          </w:p>
        </w:tc>
        <w:tc>
          <w:tcPr>
            <w:tcW w:w="845" w:type="dxa"/>
            <w:shd w:val="clear" w:color="auto" w:fill="DEEAF6" w:themeFill="accent5" w:themeFillTint="33"/>
            <w:textDirection w:val="btLr"/>
            <w:vAlign w:val="center"/>
          </w:tcPr>
          <w:p w14:paraId="3271E3A7" w14:textId="77777777" w:rsidR="00F3628A" w:rsidRPr="00F3628A" w:rsidRDefault="00F3628A" w:rsidP="000010B2">
            <w:pPr>
              <w:pStyle w:val="TAH"/>
              <w:ind w:left="113" w:right="113"/>
              <w:rPr>
                <w:ins w:id="125" w:author="vivo" w:date="2022-11-03T20:21:00Z"/>
                <w:sz w:val="16"/>
                <w:szCs w:val="16"/>
              </w:rPr>
            </w:pPr>
            <w:ins w:id="126" w:author="vivo" w:date="2022-11-03T20:21:00Z">
              <w:r w:rsidRPr="00F3628A">
                <w:rPr>
                  <w:b w:val="0"/>
                  <w:sz w:val="16"/>
                  <w:szCs w:val="16"/>
                </w:rPr>
                <w:t>Horizontal</w:t>
              </w:r>
              <w:r>
                <w:rPr>
                  <w:sz w:val="16"/>
                  <w:szCs w:val="16"/>
                </w:rPr>
                <w:t xml:space="preserve"> </w:t>
              </w:r>
              <w:r w:rsidRPr="00F3628A">
                <w:rPr>
                  <w:sz w:val="16"/>
                  <w:szCs w:val="16"/>
                </w:rPr>
                <w:t>[m/s]</w:t>
              </w:r>
            </w:ins>
          </w:p>
        </w:tc>
        <w:tc>
          <w:tcPr>
            <w:tcW w:w="992" w:type="dxa"/>
            <w:shd w:val="clear" w:color="auto" w:fill="DEEAF6" w:themeFill="accent5" w:themeFillTint="33"/>
            <w:textDirection w:val="btLr"/>
            <w:vAlign w:val="center"/>
          </w:tcPr>
          <w:p w14:paraId="56375BA1" w14:textId="77777777" w:rsidR="00F3628A" w:rsidRPr="00F3628A" w:rsidRDefault="00F3628A" w:rsidP="000010B2">
            <w:pPr>
              <w:pStyle w:val="TAH"/>
              <w:ind w:left="113" w:right="113"/>
              <w:rPr>
                <w:ins w:id="127" w:author="vivo" w:date="2022-11-03T20:21:00Z"/>
                <w:sz w:val="16"/>
                <w:szCs w:val="16"/>
              </w:rPr>
            </w:pPr>
            <w:ins w:id="128" w:author="vivo" w:date="2022-11-03T20:21:00Z">
              <w:r w:rsidRPr="00F3628A">
                <w:rPr>
                  <w:b w:val="0"/>
                  <w:sz w:val="16"/>
                  <w:szCs w:val="16"/>
                </w:rPr>
                <w:t>Vertical</w:t>
              </w:r>
              <w:r>
                <w:rPr>
                  <w:sz w:val="16"/>
                  <w:szCs w:val="16"/>
                </w:rPr>
                <w:t xml:space="preserve"> </w:t>
              </w:r>
              <w:r w:rsidRPr="00F3628A">
                <w:rPr>
                  <w:sz w:val="16"/>
                  <w:szCs w:val="16"/>
                </w:rPr>
                <w:t>[m/s]</w:t>
              </w:r>
            </w:ins>
          </w:p>
        </w:tc>
        <w:tc>
          <w:tcPr>
            <w:tcW w:w="1080" w:type="dxa"/>
            <w:vMerge/>
            <w:shd w:val="clear" w:color="auto" w:fill="DEEAF6" w:themeFill="accent5" w:themeFillTint="33"/>
          </w:tcPr>
          <w:p w14:paraId="24C300CA" w14:textId="77777777" w:rsidR="00F3628A" w:rsidRPr="00F3628A" w:rsidRDefault="00F3628A" w:rsidP="000010B2">
            <w:pPr>
              <w:pStyle w:val="TAH"/>
              <w:rPr>
                <w:ins w:id="129" w:author="vivo" w:date="2022-11-03T20:21:00Z"/>
                <w:sz w:val="16"/>
                <w:szCs w:val="16"/>
              </w:rPr>
            </w:pPr>
          </w:p>
        </w:tc>
        <w:tc>
          <w:tcPr>
            <w:tcW w:w="1217" w:type="dxa"/>
            <w:shd w:val="clear" w:color="auto" w:fill="DEEAF6" w:themeFill="accent5" w:themeFillTint="33"/>
          </w:tcPr>
          <w:p w14:paraId="6801FBEE" w14:textId="77777777" w:rsidR="00F3628A" w:rsidRPr="00F3628A" w:rsidRDefault="00F3628A" w:rsidP="000010B2">
            <w:pPr>
              <w:pStyle w:val="TAH"/>
              <w:rPr>
                <w:ins w:id="130" w:author="vivo" w:date="2022-11-03T20:21:00Z"/>
                <w:sz w:val="16"/>
                <w:szCs w:val="16"/>
              </w:rPr>
            </w:pPr>
            <w:ins w:id="131" w:author="vivo" w:date="2022-11-03T20:21:00Z">
              <w:r w:rsidRPr="00F3628A">
                <w:rPr>
                  <w:sz w:val="16"/>
                  <w:szCs w:val="16"/>
                </w:rPr>
                <w:t>Range resolution (horizontal/ vertical)</w:t>
              </w:r>
            </w:ins>
          </w:p>
          <w:p w14:paraId="2F2ABC4B" w14:textId="77777777" w:rsidR="00F3628A" w:rsidRPr="00F3628A" w:rsidRDefault="00F3628A" w:rsidP="000010B2">
            <w:pPr>
              <w:pStyle w:val="TAH"/>
              <w:rPr>
                <w:ins w:id="132" w:author="vivo" w:date="2022-11-03T20:21:00Z"/>
                <w:sz w:val="16"/>
                <w:szCs w:val="16"/>
              </w:rPr>
            </w:pPr>
            <w:ins w:id="133" w:author="vivo" w:date="2022-11-03T20:21:00Z">
              <w:r w:rsidRPr="00F3628A">
                <w:rPr>
                  <w:sz w:val="16"/>
                  <w:szCs w:val="16"/>
                </w:rPr>
                <w:t>[m x m]</w:t>
              </w:r>
            </w:ins>
          </w:p>
        </w:tc>
        <w:tc>
          <w:tcPr>
            <w:tcW w:w="1215" w:type="dxa"/>
            <w:shd w:val="clear" w:color="auto" w:fill="DEEAF6" w:themeFill="accent5" w:themeFillTint="33"/>
          </w:tcPr>
          <w:p w14:paraId="15865321" w14:textId="77777777" w:rsidR="00F3628A" w:rsidRPr="00F3628A" w:rsidRDefault="00F3628A" w:rsidP="000010B2">
            <w:pPr>
              <w:pStyle w:val="TAH"/>
              <w:rPr>
                <w:ins w:id="134" w:author="vivo" w:date="2022-11-03T20:21:00Z"/>
                <w:sz w:val="16"/>
                <w:szCs w:val="16"/>
              </w:rPr>
            </w:pPr>
            <w:ins w:id="135" w:author="vivo" w:date="2022-11-03T20:21:00Z">
              <w:r w:rsidRPr="00F3628A">
                <w:rPr>
                  <w:sz w:val="16"/>
                  <w:szCs w:val="16"/>
                </w:rPr>
                <w:t>Velocity resolution (horizontal/ vertical)</w:t>
              </w:r>
            </w:ins>
          </w:p>
          <w:p w14:paraId="5D2FD035" w14:textId="77777777" w:rsidR="00F3628A" w:rsidRPr="00F3628A" w:rsidRDefault="00F3628A" w:rsidP="000010B2">
            <w:pPr>
              <w:pStyle w:val="TAH"/>
              <w:rPr>
                <w:ins w:id="136" w:author="vivo" w:date="2022-11-03T20:21:00Z"/>
                <w:sz w:val="16"/>
                <w:szCs w:val="16"/>
              </w:rPr>
            </w:pPr>
            <w:ins w:id="137" w:author="vivo" w:date="2022-11-03T20:21:00Z">
              <w:r w:rsidRPr="00F3628A">
                <w:rPr>
                  <w:sz w:val="16"/>
                  <w:szCs w:val="16"/>
                </w:rPr>
                <w:t>[m/s x m/s]</w:t>
              </w:r>
            </w:ins>
          </w:p>
        </w:tc>
        <w:tc>
          <w:tcPr>
            <w:tcW w:w="539" w:type="dxa"/>
            <w:vMerge/>
            <w:shd w:val="clear" w:color="auto" w:fill="DEEAF6" w:themeFill="accent5" w:themeFillTint="33"/>
          </w:tcPr>
          <w:p w14:paraId="0E537C70" w14:textId="77777777" w:rsidR="00F3628A" w:rsidRPr="002B7B0F" w:rsidRDefault="00F3628A" w:rsidP="000010B2">
            <w:pPr>
              <w:pStyle w:val="TAH"/>
              <w:rPr>
                <w:ins w:id="138" w:author="vivo" w:date="2022-11-03T20:21:00Z"/>
              </w:rPr>
            </w:pPr>
          </w:p>
        </w:tc>
        <w:tc>
          <w:tcPr>
            <w:tcW w:w="518" w:type="dxa"/>
            <w:vMerge/>
            <w:shd w:val="clear" w:color="auto" w:fill="DEEAF6" w:themeFill="accent5" w:themeFillTint="33"/>
          </w:tcPr>
          <w:p w14:paraId="33D99FD7" w14:textId="77777777" w:rsidR="00F3628A" w:rsidRPr="002B7B0F" w:rsidRDefault="00F3628A" w:rsidP="000010B2">
            <w:pPr>
              <w:pStyle w:val="TAH"/>
              <w:rPr>
                <w:ins w:id="139" w:author="vivo" w:date="2022-11-03T20:21:00Z"/>
              </w:rPr>
            </w:pPr>
          </w:p>
        </w:tc>
        <w:tc>
          <w:tcPr>
            <w:tcW w:w="532" w:type="dxa"/>
            <w:vMerge/>
            <w:shd w:val="clear" w:color="auto" w:fill="DEEAF6" w:themeFill="accent5" w:themeFillTint="33"/>
          </w:tcPr>
          <w:p w14:paraId="3ED5DC10" w14:textId="77777777" w:rsidR="00F3628A" w:rsidRPr="002B7B0F" w:rsidRDefault="00F3628A" w:rsidP="000010B2">
            <w:pPr>
              <w:pStyle w:val="TAH"/>
              <w:rPr>
                <w:ins w:id="140" w:author="vivo" w:date="2022-11-03T20:21:00Z"/>
              </w:rPr>
            </w:pPr>
          </w:p>
        </w:tc>
        <w:tc>
          <w:tcPr>
            <w:tcW w:w="480" w:type="dxa"/>
            <w:vMerge/>
            <w:shd w:val="clear" w:color="auto" w:fill="DEEAF6" w:themeFill="accent5" w:themeFillTint="33"/>
          </w:tcPr>
          <w:p w14:paraId="2D682D4D" w14:textId="77777777" w:rsidR="00F3628A" w:rsidRPr="002B7B0F" w:rsidRDefault="00F3628A" w:rsidP="000010B2">
            <w:pPr>
              <w:pStyle w:val="TAH"/>
              <w:rPr>
                <w:ins w:id="141" w:author="vivo" w:date="2022-11-03T20:21:00Z"/>
              </w:rPr>
            </w:pPr>
          </w:p>
        </w:tc>
      </w:tr>
      <w:tr w:rsidR="00F3628A" w14:paraId="6C028732" w14:textId="77777777" w:rsidTr="008C259F">
        <w:trPr>
          <w:gridAfter w:val="1"/>
          <w:wAfter w:w="7" w:type="dxa"/>
          <w:cantSplit/>
          <w:trHeight w:val="1301"/>
          <w:ins w:id="142" w:author="vivo" w:date="2022-11-03T20:21:00Z"/>
        </w:trPr>
        <w:tc>
          <w:tcPr>
            <w:tcW w:w="903" w:type="dxa"/>
          </w:tcPr>
          <w:p w14:paraId="337F3797" w14:textId="77777777" w:rsidR="00F3628A" w:rsidRPr="00F3628A" w:rsidRDefault="00F3628A" w:rsidP="000010B2">
            <w:pPr>
              <w:pStyle w:val="TAL"/>
              <w:rPr>
                <w:ins w:id="143" w:author="vivo" w:date="2022-11-03T20:21:00Z"/>
                <w:sz w:val="16"/>
                <w:szCs w:val="16"/>
              </w:rPr>
            </w:pPr>
            <w:ins w:id="144" w:author="vivo" w:date="2022-11-03T20:21:00Z">
              <w:r w:rsidRPr="00F3628A">
                <w:rPr>
                  <w:sz w:val="16"/>
                  <w:szCs w:val="16"/>
                </w:rPr>
                <w:t>S</w:t>
              </w:r>
              <w:r>
                <w:rPr>
                  <w:sz w:val="16"/>
                  <w:szCs w:val="16"/>
                </w:rPr>
                <w:t>ports</w:t>
              </w:r>
            </w:ins>
          </w:p>
          <w:p w14:paraId="32847253" w14:textId="77777777" w:rsidR="00F3628A" w:rsidRPr="00F3628A" w:rsidRDefault="00F3628A" w:rsidP="000010B2">
            <w:pPr>
              <w:pStyle w:val="TAL"/>
              <w:rPr>
                <w:ins w:id="145" w:author="vivo" w:date="2022-11-03T20:21:00Z"/>
                <w:sz w:val="16"/>
                <w:szCs w:val="16"/>
                <w:lang w:val="fi-FI"/>
              </w:rPr>
            </w:pPr>
            <w:ins w:id="146" w:author="vivo" w:date="2022-11-03T20:21:00Z">
              <w:r w:rsidRPr="00F3628A">
                <w:rPr>
                  <w:sz w:val="16"/>
                  <w:szCs w:val="16"/>
                </w:rPr>
                <w:t>Monitoring</w:t>
              </w:r>
            </w:ins>
          </w:p>
        </w:tc>
        <w:tc>
          <w:tcPr>
            <w:tcW w:w="657" w:type="dxa"/>
            <w:shd w:val="clear" w:color="auto" w:fill="DEEAF6" w:themeFill="accent5" w:themeFillTint="33"/>
            <w:textDirection w:val="btLr"/>
            <w:vAlign w:val="center"/>
          </w:tcPr>
          <w:p w14:paraId="1E22A528" w14:textId="77777777" w:rsidR="00F3628A" w:rsidRPr="00F3628A" w:rsidRDefault="00F3628A" w:rsidP="000010B2">
            <w:pPr>
              <w:pStyle w:val="TAL"/>
              <w:ind w:left="113" w:right="113"/>
              <w:jc w:val="center"/>
              <w:rPr>
                <w:ins w:id="147" w:author="vivo" w:date="2022-11-03T20:21:00Z"/>
                <w:sz w:val="16"/>
                <w:szCs w:val="16"/>
              </w:rPr>
            </w:pPr>
            <w:ins w:id="148" w:author="vivo" w:date="2022-11-03T20:21:00Z">
              <w:r w:rsidRPr="00F3628A">
                <w:rPr>
                  <w:sz w:val="16"/>
                  <w:szCs w:val="16"/>
                </w:rPr>
                <w:t>Indoor (</w:t>
              </w:r>
              <w:r>
                <w:rPr>
                  <w:sz w:val="16"/>
                  <w:szCs w:val="16"/>
                </w:rPr>
                <w:t>Living</w:t>
              </w:r>
              <w:r w:rsidRPr="00F3628A">
                <w:rPr>
                  <w:sz w:val="16"/>
                  <w:szCs w:val="16"/>
                </w:rPr>
                <w:t>room)</w:t>
              </w:r>
            </w:ins>
          </w:p>
        </w:tc>
        <w:tc>
          <w:tcPr>
            <w:tcW w:w="567" w:type="dxa"/>
            <w:shd w:val="clear" w:color="auto" w:fill="DEEAF6" w:themeFill="accent5" w:themeFillTint="33"/>
            <w:vAlign w:val="center"/>
          </w:tcPr>
          <w:p w14:paraId="3226C28E" w14:textId="77777777" w:rsidR="00F3628A" w:rsidRPr="00F3628A" w:rsidRDefault="00F3628A" w:rsidP="000010B2">
            <w:pPr>
              <w:pStyle w:val="TAL"/>
              <w:jc w:val="center"/>
              <w:rPr>
                <w:ins w:id="149" w:author="vivo" w:date="2022-11-03T20:21:00Z"/>
                <w:sz w:val="16"/>
                <w:szCs w:val="16"/>
              </w:rPr>
            </w:pPr>
            <w:ins w:id="150" w:author="vivo" w:date="2022-11-03T20:21:00Z">
              <w:r w:rsidRPr="00F3628A">
                <w:rPr>
                  <w:sz w:val="16"/>
                  <w:szCs w:val="16"/>
                </w:rPr>
                <w:t>95%</w:t>
              </w:r>
            </w:ins>
          </w:p>
        </w:tc>
        <w:tc>
          <w:tcPr>
            <w:tcW w:w="880" w:type="dxa"/>
            <w:shd w:val="clear" w:color="auto" w:fill="DEEAF6" w:themeFill="accent5" w:themeFillTint="33"/>
            <w:vAlign w:val="center"/>
          </w:tcPr>
          <w:p w14:paraId="14027EF5" w14:textId="77777777" w:rsidR="00F3628A" w:rsidRPr="00F3628A" w:rsidRDefault="00F3628A" w:rsidP="000010B2">
            <w:pPr>
              <w:pStyle w:val="TAL"/>
              <w:jc w:val="center"/>
              <w:rPr>
                <w:ins w:id="151" w:author="vivo" w:date="2022-11-03T20:21:00Z"/>
                <w:sz w:val="16"/>
                <w:szCs w:val="16"/>
              </w:rPr>
            </w:pPr>
            <w:ins w:id="152" w:author="vivo" w:date="2022-11-03T20:21:00Z">
              <w:r w:rsidRPr="00F3628A">
                <w:rPr>
                  <w:sz w:val="16"/>
                  <w:szCs w:val="16"/>
                </w:rPr>
                <w:t>-</w:t>
              </w:r>
            </w:ins>
          </w:p>
        </w:tc>
        <w:tc>
          <w:tcPr>
            <w:tcW w:w="826" w:type="dxa"/>
            <w:shd w:val="clear" w:color="auto" w:fill="DEEAF6" w:themeFill="accent5" w:themeFillTint="33"/>
            <w:vAlign w:val="center"/>
          </w:tcPr>
          <w:p w14:paraId="3ECD276A" w14:textId="77777777" w:rsidR="00F3628A" w:rsidRPr="00F3628A" w:rsidRDefault="00F3628A" w:rsidP="000010B2">
            <w:pPr>
              <w:pStyle w:val="TAL"/>
              <w:jc w:val="center"/>
              <w:rPr>
                <w:ins w:id="153" w:author="vivo" w:date="2022-11-03T20:21:00Z"/>
                <w:sz w:val="16"/>
                <w:szCs w:val="16"/>
              </w:rPr>
            </w:pPr>
            <w:ins w:id="154" w:author="vivo" w:date="2022-11-03T20:21:00Z">
              <w:r w:rsidRPr="00F3628A">
                <w:rPr>
                  <w:sz w:val="16"/>
                  <w:szCs w:val="16"/>
                </w:rPr>
                <w:t>-</w:t>
              </w:r>
            </w:ins>
          </w:p>
        </w:tc>
        <w:tc>
          <w:tcPr>
            <w:tcW w:w="845" w:type="dxa"/>
            <w:shd w:val="clear" w:color="auto" w:fill="DEEAF6" w:themeFill="accent5" w:themeFillTint="33"/>
            <w:vAlign w:val="center"/>
          </w:tcPr>
          <w:p w14:paraId="5F6DE001" w14:textId="77777777" w:rsidR="00F3628A" w:rsidRPr="00F3628A" w:rsidRDefault="00F3628A" w:rsidP="000010B2">
            <w:pPr>
              <w:pStyle w:val="TAL"/>
              <w:jc w:val="center"/>
              <w:rPr>
                <w:ins w:id="155" w:author="vivo" w:date="2022-11-03T20:21:00Z"/>
                <w:sz w:val="16"/>
                <w:szCs w:val="16"/>
              </w:rPr>
            </w:pPr>
            <w:ins w:id="156" w:author="vivo" w:date="2022-11-03T20:21:00Z">
              <w:r w:rsidRPr="00F3628A">
                <w:rPr>
                  <w:sz w:val="16"/>
                  <w:szCs w:val="16"/>
                </w:rPr>
                <w:t>-</w:t>
              </w:r>
            </w:ins>
          </w:p>
        </w:tc>
        <w:tc>
          <w:tcPr>
            <w:tcW w:w="992" w:type="dxa"/>
            <w:shd w:val="clear" w:color="auto" w:fill="DEEAF6" w:themeFill="accent5" w:themeFillTint="33"/>
            <w:vAlign w:val="center"/>
          </w:tcPr>
          <w:p w14:paraId="15375FAE" w14:textId="77777777" w:rsidR="00F3628A" w:rsidRPr="00F3628A" w:rsidRDefault="00F3628A" w:rsidP="000010B2">
            <w:pPr>
              <w:pStyle w:val="TAL"/>
              <w:jc w:val="center"/>
              <w:rPr>
                <w:ins w:id="157" w:author="vivo" w:date="2022-11-03T20:21:00Z"/>
                <w:sz w:val="16"/>
                <w:szCs w:val="16"/>
              </w:rPr>
            </w:pPr>
            <w:ins w:id="158" w:author="vivo" w:date="2022-11-03T20:21:00Z">
              <w:r w:rsidRPr="00F3628A">
                <w:rPr>
                  <w:sz w:val="16"/>
                  <w:szCs w:val="16"/>
                </w:rPr>
                <w:t>-</w:t>
              </w:r>
            </w:ins>
          </w:p>
        </w:tc>
        <w:tc>
          <w:tcPr>
            <w:tcW w:w="1080" w:type="dxa"/>
            <w:shd w:val="clear" w:color="auto" w:fill="DEEAF6" w:themeFill="accent5" w:themeFillTint="33"/>
            <w:vAlign w:val="center"/>
          </w:tcPr>
          <w:p w14:paraId="085E5D79" w14:textId="77777777" w:rsidR="00F3628A" w:rsidRPr="00F3628A" w:rsidRDefault="00F3628A" w:rsidP="000010B2">
            <w:pPr>
              <w:pStyle w:val="TAL"/>
              <w:jc w:val="center"/>
              <w:rPr>
                <w:ins w:id="159" w:author="vivo" w:date="2022-11-03T20:21:00Z"/>
                <w:sz w:val="16"/>
                <w:szCs w:val="16"/>
              </w:rPr>
            </w:pPr>
            <w:ins w:id="160" w:author="vivo" w:date="2022-11-03T20:21:00Z">
              <w:r>
                <w:rPr>
                  <w:sz w:val="16"/>
                  <w:szCs w:val="16"/>
                </w:rPr>
                <w:t>3</w:t>
              </w:r>
              <w:r w:rsidRPr="00F3628A">
                <w:rPr>
                  <w:sz w:val="16"/>
                  <w:szCs w:val="16"/>
                </w:rPr>
                <w:t xml:space="preserve"> times/min</w:t>
              </w:r>
            </w:ins>
          </w:p>
          <w:p w14:paraId="27349478" w14:textId="77777777" w:rsidR="00F3628A" w:rsidRPr="00F3628A" w:rsidRDefault="00F3628A" w:rsidP="000010B2">
            <w:pPr>
              <w:pStyle w:val="TAL"/>
              <w:jc w:val="center"/>
              <w:rPr>
                <w:ins w:id="161" w:author="vivo" w:date="2022-11-03T20:21:00Z"/>
                <w:sz w:val="16"/>
                <w:szCs w:val="16"/>
              </w:rPr>
            </w:pPr>
            <w:ins w:id="162" w:author="vivo" w:date="2022-11-03T20:21:00Z">
              <w:r w:rsidRPr="00F3628A">
                <w:rPr>
                  <w:sz w:val="16"/>
                  <w:szCs w:val="16"/>
                </w:rPr>
                <w:t>[0.0</w:t>
              </w:r>
              <w:r>
                <w:rPr>
                  <w:sz w:val="16"/>
                  <w:szCs w:val="16"/>
                </w:rPr>
                <w:t>5</w:t>
              </w:r>
              <w:r w:rsidRPr="00F3628A">
                <w:rPr>
                  <w:sz w:val="16"/>
                  <w:szCs w:val="16"/>
                </w:rPr>
                <w:t>Hz]</w:t>
              </w:r>
            </w:ins>
          </w:p>
          <w:p w14:paraId="27308B33" w14:textId="77777777" w:rsidR="00F3628A" w:rsidRDefault="00F3628A" w:rsidP="000010B2">
            <w:pPr>
              <w:pStyle w:val="TAL"/>
              <w:jc w:val="center"/>
              <w:rPr>
                <w:ins w:id="163" w:author="vivo" w:date="2022-11-03T20:21:00Z"/>
                <w:sz w:val="16"/>
                <w:szCs w:val="16"/>
              </w:rPr>
            </w:pPr>
            <w:ins w:id="164" w:author="vivo" w:date="2022-11-03T20:21:00Z">
              <w:r w:rsidRPr="00F3628A">
                <w:rPr>
                  <w:sz w:val="16"/>
                  <w:szCs w:val="16"/>
                </w:rPr>
                <w:t>(NOTE 1)</w:t>
              </w:r>
            </w:ins>
          </w:p>
          <w:p w14:paraId="0C58E192" w14:textId="77777777" w:rsidR="00F3628A" w:rsidRDefault="00F3628A" w:rsidP="000010B2">
            <w:pPr>
              <w:pStyle w:val="TAL"/>
              <w:jc w:val="center"/>
              <w:rPr>
                <w:ins w:id="165" w:author="vivo" w:date="2022-11-03T20:21:00Z"/>
                <w:sz w:val="16"/>
                <w:szCs w:val="16"/>
              </w:rPr>
            </w:pPr>
            <w:ins w:id="166" w:author="vivo" w:date="2022-11-03T20:21:00Z">
              <w:r>
                <w:rPr>
                  <w:sz w:val="16"/>
                  <w:szCs w:val="16"/>
                </w:rPr>
                <w:t>4 times/min</w:t>
              </w:r>
            </w:ins>
          </w:p>
          <w:p w14:paraId="48D260CD" w14:textId="77777777" w:rsidR="00F3628A" w:rsidRDefault="00F3628A" w:rsidP="000010B2">
            <w:pPr>
              <w:pStyle w:val="TAL"/>
              <w:jc w:val="center"/>
              <w:rPr>
                <w:ins w:id="167" w:author="vivo" w:date="2022-11-03T20:21:00Z"/>
                <w:sz w:val="16"/>
                <w:szCs w:val="16"/>
              </w:rPr>
            </w:pPr>
            <w:ins w:id="168" w:author="vivo" w:date="2022-11-03T20:21:00Z">
              <w:r>
                <w:rPr>
                  <w:sz w:val="16"/>
                  <w:szCs w:val="16"/>
                </w:rPr>
                <w:t>[0.07Hz]</w:t>
              </w:r>
            </w:ins>
          </w:p>
          <w:p w14:paraId="49D86C3E" w14:textId="77777777" w:rsidR="00F3628A" w:rsidRPr="00F3628A" w:rsidRDefault="00F3628A" w:rsidP="000010B2">
            <w:pPr>
              <w:pStyle w:val="TAL"/>
              <w:jc w:val="center"/>
              <w:rPr>
                <w:ins w:id="169" w:author="vivo" w:date="2022-11-03T20:21:00Z"/>
                <w:sz w:val="16"/>
                <w:szCs w:val="16"/>
              </w:rPr>
            </w:pPr>
            <w:ins w:id="170" w:author="vivo" w:date="2022-11-03T20:21:00Z">
              <w:r>
                <w:rPr>
                  <w:sz w:val="16"/>
                  <w:szCs w:val="16"/>
                </w:rPr>
                <w:t>(NOTE 2)</w:t>
              </w:r>
            </w:ins>
          </w:p>
        </w:tc>
        <w:tc>
          <w:tcPr>
            <w:tcW w:w="1217" w:type="dxa"/>
            <w:shd w:val="clear" w:color="auto" w:fill="DEEAF6" w:themeFill="accent5" w:themeFillTint="33"/>
            <w:vAlign w:val="center"/>
          </w:tcPr>
          <w:p w14:paraId="0EBD6337" w14:textId="77777777" w:rsidR="00F3628A" w:rsidRPr="00F3628A" w:rsidRDefault="00F3628A" w:rsidP="000010B2">
            <w:pPr>
              <w:pStyle w:val="TAL"/>
              <w:jc w:val="center"/>
              <w:rPr>
                <w:ins w:id="171" w:author="vivo" w:date="2022-11-03T20:21:00Z"/>
                <w:sz w:val="16"/>
                <w:szCs w:val="16"/>
              </w:rPr>
            </w:pPr>
            <w:ins w:id="172" w:author="vivo" w:date="2022-11-03T20:21:00Z">
              <w:r w:rsidRPr="00F3628A">
                <w:rPr>
                  <w:sz w:val="16"/>
                  <w:szCs w:val="16"/>
                </w:rPr>
                <w:t>-</w:t>
              </w:r>
            </w:ins>
          </w:p>
        </w:tc>
        <w:tc>
          <w:tcPr>
            <w:tcW w:w="1215" w:type="dxa"/>
            <w:shd w:val="clear" w:color="auto" w:fill="DEEAF6" w:themeFill="accent5" w:themeFillTint="33"/>
            <w:vAlign w:val="center"/>
          </w:tcPr>
          <w:p w14:paraId="1293DC8C" w14:textId="77777777" w:rsidR="00F3628A" w:rsidRPr="00F3628A" w:rsidRDefault="00F3628A" w:rsidP="000010B2">
            <w:pPr>
              <w:pStyle w:val="TAL"/>
              <w:jc w:val="center"/>
              <w:rPr>
                <w:ins w:id="173" w:author="vivo" w:date="2022-11-03T20:21:00Z"/>
                <w:sz w:val="16"/>
                <w:szCs w:val="16"/>
              </w:rPr>
            </w:pPr>
            <w:ins w:id="174" w:author="vivo" w:date="2022-11-03T20:21:00Z">
              <w:r w:rsidRPr="00F3628A">
                <w:rPr>
                  <w:sz w:val="16"/>
                  <w:szCs w:val="16"/>
                </w:rPr>
                <w:t>-</w:t>
              </w:r>
            </w:ins>
          </w:p>
        </w:tc>
        <w:tc>
          <w:tcPr>
            <w:tcW w:w="539" w:type="dxa"/>
            <w:shd w:val="clear" w:color="auto" w:fill="DEEAF6" w:themeFill="accent5" w:themeFillTint="33"/>
            <w:vAlign w:val="center"/>
          </w:tcPr>
          <w:p w14:paraId="4D8096BD" w14:textId="77777777" w:rsidR="00F3628A" w:rsidRPr="00F3628A" w:rsidRDefault="00F3628A" w:rsidP="000010B2">
            <w:pPr>
              <w:pStyle w:val="TAL"/>
              <w:jc w:val="center"/>
              <w:rPr>
                <w:ins w:id="175" w:author="vivo" w:date="2022-11-03T20:21:00Z"/>
                <w:sz w:val="16"/>
                <w:szCs w:val="16"/>
              </w:rPr>
            </w:pPr>
            <w:ins w:id="176" w:author="vivo" w:date="2022-11-03T20:21:00Z">
              <w:r w:rsidRPr="00F3628A">
                <w:rPr>
                  <w:sz w:val="16"/>
                  <w:szCs w:val="16"/>
                </w:rPr>
                <w:t>60s</w:t>
              </w:r>
            </w:ins>
          </w:p>
        </w:tc>
        <w:tc>
          <w:tcPr>
            <w:tcW w:w="518" w:type="dxa"/>
            <w:shd w:val="clear" w:color="auto" w:fill="DEEAF6" w:themeFill="accent5" w:themeFillTint="33"/>
            <w:textDirection w:val="btLr"/>
            <w:vAlign w:val="center"/>
          </w:tcPr>
          <w:p w14:paraId="5923AD1F" w14:textId="77777777" w:rsidR="00F3628A" w:rsidRPr="00F3628A" w:rsidRDefault="00F3628A" w:rsidP="000010B2">
            <w:pPr>
              <w:pStyle w:val="TAL"/>
              <w:ind w:left="113" w:right="113"/>
              <w:jc w:val="center"/>
              <w:rPr>
                <w:ins w:id="177" w:author="vivo" w:date="2022-11-03T20:21:00Z"/>
                <w:sz w:val="16"/>
                <w:szCs w:val="16"/>
              </w:rPr>
            </w:pPr>
            <w:ins w:id="178" w:author="vivo" w:date="2022-11-03T20:21:00Z">
              <w:r w:rsidRPr="00F3628A">
                <w:rPr>
                  <w:sz w:val="16"/>
                  <w:szCs w:val="16"/>
                </w:rPr>
                <w:t>1</w:t>
              </w:r>
              <w:r>
                <w:rPr>
                  <w:sz w:val="16"/>
                  <w:szCs w:val="16"/>
                </w:rPr>
                <w:t xml:space="preserve"> </w:t>
              </w:r>
              <w:r w:rsidRPr="00F3628A">
                <w:rPr>
                  <w:sz w:val="16"/>
                  <w:szCs w:val="16"/>
                </w:rPr>
                <w:t>min</w:t>
              </w:r>
            </w:ins>
          </w:p>
        </w:tc>
        <w:tc>
          <w:tcPr>
            <w:tcW w:w="532" w:type="dxa"/>
            <w:shd w:val="clear" w:color="auto" w:fill="DEEAF6" w:themeFill="accent5" w:themeFillTint="33"/>
            <w:vAlign w:val="center"/>
          </w:tcPr>
          <w:p w14:paraId="48B55DA5" w14:textId="77777777" w:rsidR="00F3628A" w:rsidRPr="00F3628A" w:rsidRDefault="00F3628A" w:rsidP="008C259F">
            <w:pPr>
              <w:pStyle w:val="TAL"/>
              <w:jc w:val="center"/>
              <w:rPr>
                <w:ins w:id="179" w:author="vivo" w:date="2022-11-03T20:21:00Z"/>
                <w:sz w:val="16"/>
                <w:szCs w:val="16"/>
              </w:rPr>
            </w:pPr>
            <w:ins w:id="180" w:author="vivo" w:date="2022-11-03T20:21:00Z">
              <w:r>
                <w:rPr>
                  <w:sz w:val="16"/>
                  <w:szCs w:val="16"/>
                </w:rPr>
                <w:t>-</w:t>
              </w:r>
            </w:ins>
          </w:p>
        </w:tc>
        <w:tc>
          <w:tcPr>
            <w:tcW w:w="480" w:type="dxa"/>
            <w:shd w:val="clear" w:color="auto" w:fill="DEEAF6" w:themeFill="accent5" w:themeFillTint="33"/>
            <w:vAlign w:val="center"/>
          </w:tcPr>
          <w:p w14:paraId="70D6658B" w14:textId="77777777" w:rsidR="00F3628A" w:rsidRPr="00F3628A" w:rsidRDefault="00F3628A" w:rsidP="008C259F">
            <w:pPr>
              <w:pStyle w:val="TAL"/>
              <w:jc w:val="center"/>
              <w:rPr>
                <w:ins w:id="181" w:author="vivo" w:date="2022-11-03T20:21:00Z"/>
                <w:sz w:val="16"/>
                <w:szCs w:val="16"/>
              </w:rPr>
            </w:pPr>
            <w:ins w:id="182" w:author="vivo" w:date="2022-11-03T20:21:00Z">
              <w:r>
                <w:rPr>
                  <w:sz w:val="16"/>
                  <w:szCs w:val="16"/>
                </w:rPr>
                <w:t>-</w:t>
              </w:r>
            </w:ins>
          </w:p>
        </w:tc>
      </w:tr>
      <w:tr w:rsidR="00F3628A" w14:paraId="31763DEA" w14:textId="77777777" w:rsidTr="000010B2">
        <w:trPr>
          <w:cantSplit/>
          <w:trHeight w:val="1117"/>
          <w:ins w:id="183" w:author="vivo" w:date="2022-11-03T20:21:00Z"/>
        </w:trPr>
        <w:tc>
          <w:tcPr>
            <w:tcW w:w="11258" w:type="dxa"/>
            <w:gridSpan w:val="15"/>
          </w:tcPr>
          <w:p w14:paraId="38097330" w14:textId="77777777" w:rsidR="00F3628A" w:rsidRDefault="00F3628A" w:rsidP="000010B2">
            <w:pPr>
              <w:pStyle w:val="TAL"/>
              <w:rPr>
                <w:ins w:id="184" w:author="vivo" w:date="2022-11-03T20:21:00Z"/>
                <w:lang w:val="en-US"/>
              </w:rPr>
            </w:pPr>
            <w:ins w:id="185" w:author="vivo" w:date="2022-11-03T20:21:00Z">
              <w:r>
                <w:rPr>
                  <w:lang w:val="en-US" w:eastAsia="zh-CN"/>
                </w:rPr>
                <w:t>NOTE 1: we take sit-up rate = 30 times/min as reference</w:t>
              </w:r>
            </w:ins>
          </w:p>
          <w:p w14:paraId="5D94D32D" w14:textId="77777777" w:rsidR="00F3628A" w:rsidRPr="002B7B0F" w:rsidRDefault="00F3628A" w:rsidP="000010B2">
            <w:pPr>
              <w:pStyle w:val="TAL"/>
              <w:rPr>
                <w:ins w:id="186" w:author="vivo" w:date="2022-11-03T20:21:00Z"/>
              </w:rPr>
            </w:pPr>
            <w:ins w:id="187" w:author="vivo" w:date="2022-11-03T20:21:00Z">
              <w:r>
                <w:rPr>
                  <w:lang w:val="en-US"/>
                </w:rPr>
                <w:t xml:space="preserve">NOTE 2: we take </w:t>
              </w:r>
              <w:r>
                <w:rPr>
                  <w:lang w:val="en-US" w:eastAsia="zh-CN"/>
                </w:rPr>
                <w:t>push-up rate = 40 times/min as reference</w:t>
              </w:r>
            </w:ins>
          </w:p>
        </w:tc>
      </w:tr>
    </w:tbl>
    <w:p w14:paraId="0ADD63B4" w14:textId="77777777" w:rsidR="00ED3BD4" w:rsidRPr="008B7287" w:rsidRDefault="00ED3BD4" w:rsidP="00672C7A">
      <w:pPr>
        <w:rPr>
          <w:lang w:val="en-US"/>
          <w:rPrChange w:id="188" w:author="vivo" w:date="2022-11-04T11:15:00Z">
            <w:rPr/>
          </w:rPrChange>
        </w:rPr>
      </w:pPr>
    </w:p>
    <w:p w14:paraId="39C93881" w14:textId="5D8BD549"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lastRenderedPageBreak/>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E62804">
        <w:rPr>
          <w:noProof/>
          <w:lang w:val="en-US"/>
        </w:rPr>
        <w:t>&lt;Proposed change in revision marks&gt;</w:t>
      </w:r>
    </w:p>
    <w:p w14:paraId="6AE5F0B0" w14:textId="77777777" w:rsidR="00080512" w:rsidRPr="00F3628A" w:rsidRDefault="00080512" w:rsidP="0009108F"/>
    <w:sectPr w:rsidR="00080512" w:rsidRPr="00F3628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E82E" w14:textId="77777777" w:rsidR="000D43FD" w:rsidRDefault="000D43FD">
      <w:r>
        <w:separator/>
      </w:r>
    </w:p>
  </w:endnote>
  <w:endnote w:type="continuationSeparator" w:id="0">
    <w:p w14:paraId="0B827D47" w14:textId="77777777" w:rsidR="000D43FD" w:rsidRDefault="000D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1AF06" w14:textId="77777777" w:rsidR="000D43FD" w:rsidRDefault="000D43FD">
      <w:r>
        <w:separator/>
      </w:r>
    </w:p>
  </w:footnote>
  <w:footnote w:type="continuationSeparator" w:id="0">
    <w:p w14:paraId="544339ED" w14:textId="77777777" w:rsidR="000D43FD" w:rsidRDefault="000D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322923998">
    <w:abstractNumId w:val="2"/>
  </w:num>
  <w:num w:numId="6" w16cid:durableId="1246307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ision">
    <w15:presenceInfo w15:providerId="None" w15:userId="viv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80512"/>
    <w:rsid w:val="0009108F"/>
    <w:rsid w:val="000C47C3"/>
    <w:rsid w:val="000D43FD"/>
    <w:rsid w:val="000D58AB"/>
    <w:rsid w:val="000D782F"/>
    <w:rsid w:val="000E0625"/>
    <w:rsid w:val="000F3D37"/>
    <w:rsid w:val="000F4363"/>
    <w:rsid w:val="00111DE7"/>
    <w:rsid w:val="00133525"/>
    <w:rsid w:val="00144559"/>
    <w:rsid w:val="001963F1"/>
    <w:rsid w:val="001A4C42"/>
    <w:rsid w:val="001A7420"/>
    <w:rsid w:val="001B6637"/>
    <w:rsid w:val="001C21C3"/>
    <w:rsid w:val="001C4B78"/>
    <w:rsid w:val="001D02C2"/>
    <w:rsid w:val="001F0C1D"/>
    <w:rsid w:val="001F1132"/>
    <w:rsid w:val="001F168B"/>
    <w:rsid w:val="00201554"/>
    <w:rsid w:val="002347A2"/>
    <w:rsid w:val="002667D8"/>
    <w:rsid w:val="002675F0"/>
    <w:rsid w:val="002760EE"/>
    <w:rsid w:val="002B6339"/>
    <w:rsid w:val="002E00EE"/>
    <w:rsid w:val="00311CC1"/>
    <w:rsid w:val="003172DC"/>
    <w:rsid w:val="00325483"/>
    <w:rsid w:val="0035462D"/>
    <w:rsid w:val="00356555"/>
    <w:rsid w:val="003765B8"/>
    <w:rsid w:val="003C3971"/>
    <w:rsid w:val="003C5147"/>
    <w:rsid w:val="003E541A"/>
    <w:rsid w:val="0040232B"/>
    <w:rsid w:val="0040764D"/>
    <w:rsid w:val="00423334"/>
    <w:rsid w:val="004345EC"/>
    <w:rsid w:val="00444D53"/>
    <w:rsid w:val="00465515"/>
    <w:rsid w:val="0046552A"/>
    <w:rsid w:val="004970EF"/>
    <w:rsid w:val="0049751D"/>
    <w:rsid w:val="004B4A25"/>
    <w:rsid w:val="004C30AC"/>
    <w:rsid w:val="004D3578"/>
    <w:rsid w:val="004E213A"/>
    <w:rsid w:val="004F0988"/>
    <w:rsid w:val="004F3340"/>
    <w:rsid w:val="0053071E"/>
    <w:rsid w:val="0053388B"/>
    <w:rsid w:val="00533DF7"/>
    <w:rsid w:val="00535773"/>
    <w:rsid w:val="00543D69"/>
    <w:rsid w:val="00543E6C"/>
    <w:rsid w:val="0054513B"/>
    <w:rsid w:val="00560100"/>
    <w:rsid w:val="00565087"/>
    <w:rsid w:val="0056582B"/>
    <w:rsid w:val="00584F6D"/>
    <w:rsid w:val="00597B11"/>
    <w:rsid w:val="005A18F3"/>
    <w:rsid w:val="005B31CC"/>
    <w:rsid w:val="005C0C99"/>
    <w:rsid w:val="005D2E01"/>
    <w:rsid w:val="005D7526"/>
    <w:rsid w:val="005D7DD4"/>
    <w:rsid w:val="005E4BB2"/>
    <w:rsid w:val="005F788A"/>
    <w:rsid w:val="00602AEA"/>
    <w:rsid w:val="00614FDF"/>
    <w:rsid w:val="00621F99"/>
    <w:rsid w:val="0063543D"/>
    <w:rsid w:val="00647114"/>
    <w:rsid w:val="00656374"/>
    <w:rsid w:val="00656B23"/>
    <w:rsid w:val="00667FE5"/>
    <w:rsid w:val="00672C7A"/>
    <w:rsid w:val="00680285"/>
    <w:rsid w:val="00687DC4"/>
    <w:rsid w:val="006912E9"/>
    <w:rsid w:val="006A323F"/>
    <w:rsid w:val="006B30D0"/>
    <w:rsid w:val="006B34D6"/>
    <w:rsid w:val="006B6101"/>
    <w:rsid w:val="006C3D95"/>
    <w:rsid w:val="006C498B"/>
    <w:rsid w:val="006C7312"/>
    <w:rsid w:val="006E5C86"/>
    <w:rsid w:val="006F2A36"/>
    <w:rsid w:val="006F6B8F"/>
    <w:rsid w:val="00701116"/>
    <w:rsid w:val="0071174C"/>
    <w:rsid w:val="00713C44"/>
    <w:rsid w:val="00734A5B"/>
    <w:rsid w:val="0074026F"/>
    <w:rsid w:val="007429F6"/>
    <w:rsid w:val="00744E76"/>
    <w:rsid w:val="00765EA3"/>
    <w:rsid w:val="00774DA4"/>
    <w:rsid w:val="00781F0F"/>
    <w:rsid w:val="007B38B0"/>
    <w:rsid w:val="007B600E"/>
    <w:rsid w:val="007F0F4A"/>
    <w:rsid w:val="008028A4"/>
    <w:rsid w:val="00830747"/>
    <w:rsid w:val="008359CD"/>
    <w:rsid w:val="00844D12"/>
    <w:rsid w:val="008768CA"/>
    <w:rsid w:val="00881287"/>
    <w:rsid w:val="008B0D68"/>
    <w:rsid w:val="008B7287"/>
    <w:rsid w:val="008C259F"/>
    <w:rsid w:val="008C384C"/>
    <w:rsid w:val="008D05CF"/>
    <w:rsid w:val="008E10C6"/>
    <w:rsid w:val="008E11E1"/>
    <w:rsid w:val="008E2D68"/>
    <w:rsid w:val="008E6756"/>
    <w:rsid w:val="0090271F"/>
    <w:rsid w:val="00902D00"/>
    <w:rsid w:val="00902E23"/>
    <w:rsid w:val="009114D7"/>
    <w:rsid w:val="0091348E"/>
    <w:rsid w:val="00917CCB"/>
    <w:rsid w:val="00933FB0"/>
    <w:rsid w:val="00942EC2"/>
    <w:rsid w:val="00944212"/>
    <w:rsid w:val="00991D9D"/>
    <w:rsid w:val="009B716F"/>
    <w:rsid w:val="009B7BA3"/>
    <w:rsid w:val="009E3B00"/>
    <w:rsid w:val="009F37B7"/>
    <w:rsid w:val="00A05EEC"/>
    <w:rsid w:val="00A10959"/>
    <w:rsid w:val="00A10F02"/>
    <w:rsid w:val="00A164B4"/>
    <w:rsid w:val="00A20293"/>
    <w:rsid w:val="00A228AF"/>
    <w:rsid w:val="00A26956"/>
    <w:rsid w:val="00A27486"/>
    <w:rsid w:val="00A53724"/>
    <w:rsid w:val="00A53F10"/>
    <w:rsid w:val="00A56066"/>
    <w:rsid w:val="00A73129"/>
    <w:rsid w:val="00A82346"/>
    <w:rsid w:val="00A92BA1"/>
    <w:rsid w:val="00A95A32"/>
    <w:rsid w:val="00AA11D1"/>
    <w:rsid w:val="00AB4A5D"/>
    <w:rsid w:val="00AC6BC6"/>
    <w:rsid w:val="00AE65E2"/>
    <w:rsid w:val="00AF1460"/>
    <w:rsid w:val="00AF1E83"/>
    <w:rsid w:val="00B15449"/>
    <w:rsid w:val="00B4458D"/>
    <w:rsid w:val="00B677DA"/>
    <w:rsid w:val="00B93086"/>
    <w:rsid w:val="00BA19ED"/>
    <w:rsid w:val="00BA4B8D"/>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551FF"/>
    <w:rsid w:val="00C62F14"/>
    <w:rsid w:val="00C72833"/>
    <w:rsid w:val="00C80F1D"/>
    <w:rsid w:val="00C91962"/>
    <w:rsid w:val="00C93F40"/>
    <w:rsid w:val="00CA3D0C"/>
    <w:rsid w:val="00CB4A2F"/>
    <w:rsid w:val="00D57972"/>
    <w:rsid w:val="00D633C6"/>
    <w:rsid w:val="00D675A9"/>
    <w:rsid w:val="00D738D6"/>
    <w:rsid w:val="00D755EB"/>
    <w:rsid w:val="00D76048"/>
    <w:rsid w:val="00D82E6F"/>
    <w:rsid w:val="00D87E00"/>
    <w:rsid w:val="00D9134D"/>
    <w:rsid w:val="00D97317"/>
    <w:rsid w:val="00DA7A03"/>
    <w:rsid w:val="00DB1818"/>
    <w:rsid w:val="00DC2A3D"/>
    <w:rsid w:val="00DC309B"/>
    <w:rsid w:val="00DC4DA2"/>
    <w:rsid w:val="00DC4FDF"/>
    <w:rsid w:val="00DD4C17"/>
    <w:rsid w:val="00DD74A5"/>
    <w:rsid w:val="00DF2B1F"/>
    <w:rsid w:val="00DF62CD"/>
    <w:rsid w:val="00E03344"/>
    <w:rsid w:val="00E16509"/>
    <w:rsid w:val="00E35A8B"/>
    <w:rsid w:val="00E4448B"/>
    <w:rsid w:val="00E44582"/>
    <w:rsid w:val="00E5711A"/>
    <w:rsid w:val="00E62804"/>
    <w:rsid w:val="00E761E1"/>
    <w:rsid w:val="00E77645"/>
    <w:rsid w:val="00E869B3"/>
    <w:rsid w:val="00EA15B0"/>
    <w:rsid w:val="00EA5EA7"/>
    <w:rsid w:val="00EC4A25"/>
    <w:rsid w:val="00ED0F33"/>
    <w:rsid w:val="00ED3BD4"/>
    <w:rsid w:val="00EF608C"/>
    <w:rsid w:val="00F025A2"/>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28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1640</TotalTime>
  <Pages>4</Pages>
  <Words>1104</Words>
  <Characters>6350</Characters>
  <Application>Microsoft Office Word</Application>
  <DocSecurity>0</DocSecurity>
  <Lines>577</Lines>
  <Paragraphs>414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vivo_revision</cp:lastModifiedBy>
  <cp:revision>50</cp:revision>
  <cp:lastPrinted>2019-02-25T14:05:00Z</cp:lastPrinted>
  <dcterms:created xsi:type="dcterms:W3CDTF">2021-07-14T09:19:00Z</dcterms:created>
  <dcterms:modified xsi:type="dcterms:W3CDTF">2022-11-16T13:16:00Z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